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6" w:type="dxa"/>
        <w:jc w:val="center"/>
        <w:tblLook w:val="04A0" w:firstRow="1" w:lastRow="0" w:firstColumn="1" w:lastColumn="0" w:noHBand="0" w:noVBand="1"/>
      </w:tblPr>
      <w:tblGrid>
        <w:gridCol w:w="817"/>
        <w:gridCol w:w="2977"/>
        <w:gridCol w:w="1346"/>
        <w:gridCol w:w="1347"/>
        <w:gridCol w:w="1347"/>
        <w:gridCol w:w="1522"/>
      </w:tblGrid>
      <w:tr w:rsidR="007D2A8F" w:rsidRPr="00C142A6" w14:paraId="585E63BC" w14:textId="77777777" w:rsidTr="00FE7AF0">
        <w:trPr>
          <w:trHeight w:val="1701"/>
          <w:jc w:val="center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5B6C82" w14:textId="3DCEE844" w:rsidR="00436122" w:rsidRPr="00C142A6" w:rsidRDefault="00436122" w:rsidP="00193FB3">
            <w:pPr>
              <w:spacing w:line="360" w:lineRule="auto"/>
              <w:jc w:val="left"/>
              <w:rPr>
                <w:rFonts w:cs="Arial"/>
                <w:sz w:val="40"/>
              </w:rPr>
            </w:pPr>
          </w:p>
        </w:tc>
      </w:tr>
      <w:tr w:rsidR="007D2A8F" w:rsidRPr="00C142A6" w14:paraId="0304CE43" w14:textId="77777777" w:rsidTr="00FE7AF0">
        <w:trPr>
          <w:trHeight w:val="5955"/>
          <w:jc w:val="center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C4892" w14:textId="5CC53556" w:rsidR="00C142A6" w:rsidRPr="00C142A6" w:rsidRDefault="00C142A6" w:rsidP="00C142A6">
            <w:pPr>
              <w:spacing w:after="200"/>
              <w:jc w:val="center"/>
              <w:rPr>
                <w:rFonts w:eastAsia="Times New Roman" w:cs="Arial"/>
                <w:b/>
                <w:bCs/>
                <w:sz w:val="48"/>
                <w:szCs w:val="48"/>
              </w:rPr>
            </w:pPr>
            <w:r w:rsidRPr="00C142A6">
              <w:rPr>
                <w:rFonts w:eastAsia="Times New Roman" w:cs="Arial"/>
                <w:b/>
                <w:bCs/>
                <w:sz w:val="48"/>
                <w:szCs w:val="48"/>
              </w:rPr>
              <w:t>Tiefengeothermie Potsdam</w:t>
            </w:r>
          </w:p>
          <w:p w14:paraId="01A8B6D3" w14:textId="1166A752" w:rsidR="00C142A6" w:rsidRPr="00C142A6" w:rsidRDefault="00C142A6" w:rsidP="00C142A6">
            <w:pPr>
              <w:spacing w:after="200"/>
              <w:jc w:val="center"/>
              <w:rPr>
                <w:rFonts w:eastAsia="Times New Roman" w:cs="Arial"/>
                <w:b/>
                <w:bCs/>
                <w:sz w:val="48"/>
                <w:szCs w:val="48"/>
              </w:rPr>
            </w:pPr>
            <w:r w:rsidRPr="00C142A6">
              <w:rPr>
                <w:rFonts w:eastAsia="Times New Roman" w:cs="Arial"/>
                <w:b/>
                <w:bCs/>
                <w:sz w:val="48"/>
                <w:szCs w:val="48"/>
              </w:rPr>
              <w:t>Standort</w:t>
            </w:r>
            <w:r w:rsidR="0078613E">
              <w:rPr>
                <w:rFonts w:eastAsia="Times New Roman" w:cs="Arial"/>
                <w:b/>
                <w:bCs/>
                <w:sz w:val="48"/>
                <w:szCs w:val="48"/>
              </w:rPr>
              <w:t xml:space="preserve"> Süd</w:t>
            </w:r>
            <w:r w:rsidRPr="00C142A6">
              <w:rPr>
                <w:rFonts w:eastAsia="Times New Roman" w:cs="Arial"/>
                <w:b/>
                <w:bCs/>
                <w:sz w:val="48"/>
                <w:szCs w:val="48"/>
              </w:rPr>
              <w:t xml:space="preserve"> </w:t>
            </w:r>
            <w:r w:rsidR="00F67381">
              <w:rPr>
                <w:rFonts w:eastAsia="Times New Roman" w:cs="Arial"/>
                <w:b/>
                <w:bCs/>
                <w:sz w:val="48"/>
                <w:szCs w:val="48"/>
              </w:rPr>
              <w:t>und Gartenstraße</w:t>
            </w:r>
          </w:p>
          <w:p w14:paraId="47E4463B" w14:textId="77777777" w:rsidR="00C142A6" w:rsidRPr="00E101F8" w:rsidRDefault="00C142A6" w:rsidP="00E101F8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14:paraId="1B672EA3" w14:textId="77777777" w:rsidR="00C142A6" w:rsidRPr="00E101F8" w:rsidRDefault="00C142A6" w:rsidP="00E101F8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14:paraId="7D7F946B" w14:textId="5533471A" w:rsidR="00C142A6" w:rsidRPr="00E101F8" w:rsidRDefault="00350190" w:rsidP="00E101F8">
            <w:pPr>
              <w:spacing w:after="200"/>
              <w:jc w:val="center"/>
              <w:rPr>
                <w:rFonts w:eastAsia="Times New Roman" w:cs="Arial"/>
                <w:sz w:val="40"/>
                <w:szCs w:val="40"/>
              </w:rPr>
            </w:pPr>
            <w:r>
              <w:rPr>
                <w:rFonts w:eastAsia="Times New Roman" w:cs="Arial"/>
                <w:sz w:val="44"/>
                <w:szCs w:val="44"/>
              </w:rPr>
              <w:t>Fortschrittsbericht</w:t>
            </w:r>
          </w:p>
          <w:p w14:paraId="7D74C05E" w14:textId="7423A7E1" w:rsidR="00924BFA" w:rsidRPr="00C142A6" w:rsidRDefault="00924BFA" w:rsidP="00193FB3">
            <w:pPr>
              <w:spacing w:line="360" w:lineRule="auto"/>
              <w:jc w:val="center"/>
              <w:rPr>
                <w:rFonts w:cs="Arial"/>
                <w:bCs/>
                <w:sz w:val="40"/>
              </w:rPr>
            </w:pPr>
          </w:p>
        </w:tc>
      </w:tr>
      <w:tr w:rsidR="00436122" w:rsidRPr="00C142A6" w14:paraId="70557F37" w14:textId="77777777" w:rsidTr="00FE7AF0">
        <w:trPr>
          <w:trHeight w:val="1415"/>
          <w:jc w:val="center"/>
        </w:trPr>
        <w:tc>
          <w:tcPr>
            <w:tcW w:w="93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99A68" w14:textId="77777777" w:rsidR="000F7984" w:rsidRPr="00C142A6" w:rsidRDefault="000F7984" w:rsidP="000F7984">
            <w:pPr>
              <w:spacing w:line="360" w:lineRule="auto"/>
              <w:rPr>
                <w:rFonts w:cs="Arial"/>
                <w:sz w:val="40"/>
              </w:rPr>
            </w:pPr>
          </w:p>
        </w:tc>
      </w:tr>
      <w:tr w:rsidR="007D2A8F" w:rsidRPr="00C142A6" w14:paraId="2CA970D3" w14:textId="77777777" w:rsidTr="00FE7AF0">
        <w:trPr>
          <w:trHeight w:val="284"/>
          <w:jc w:val="center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665B" w14:textId="77777777" w:rsidR="007D2A8F" w:rsidRPr="00C142A6" w:rsidRDefault="007D2A8F" w:rsidP="00193FB3">
            <w:pPr>
              <w:spacing w:before="120" w:line="360" w:lineRule="auto"/>
              <w:jc w:val="left"/>
              <w:rPr>
                <w:rFonts w:cs="Arial"/>
                <w:b/>
                <w:sz w:val="24"/>
                <w:szCs w:val="24"/>
              </w:rPr>
            </w:pPr>
            <w:r w:rsidRPr="00C142A6">
              <w:rPr>
                <w:rFonts w:cs="Arial"/>
                <w:b/>
                <w:sz w:val="24"/>
                <w:szCs w:val="24"/>
              </w:rPr>
              <w:t>Änderungsverzeichnis</w:t>
            </w:r>
          </w:p>
        </w:tc>
      </w:tr>
      <w:tr w:rsidR="008E51A6" w:rsidRPr="00C142A6" w14:paraId="1C075268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7B5A183B" w14:textId="77777777" w:rsidR="008E51A6" w:rsidRPr="00C142A6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142A6">
              <w:rPr>
                <w:rFonts w:cs="Arial"/>
                <w:b/>
                <w:sz w:val="20"/>
              </w:rPr>
              <w:t>Rev.</w:t>
            </w:r>
          </w:p>
        </w:tc>
        <w:tc>
          <w:tcPr>
            <w:tcW w:w="2977" w:type="dxa"/>
            <w:vAlign w:val="center"/>
          </w:tcPr>
          <w:p w14:paraId="4A607782" w14:textId="77777777" w:rsidR="008E51A6" w:rsidRPr="00C142A6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142A6">
              <w:rPr>
                <w:rFonts w:cs="Arial"/>
                <w:b/>
                <w:sz w:val="20"/>
              </w:rPr>
              <w:t>Bemerkung</w:t>
            </w:r>
          </w:p>
        </w:tc>
        <w:tc>
          <w:tcPr>
            <w:tcW w:w="1346" w:type="dxa"/>
            <w:vAlign w:val="center"/>
          </w:tcPr>
          <w:p w14:paraId="71D59B9A" w14:textId="77777777" w:rsidR="008E51A6" w:rsidRPr="00C142A6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142A6">
              <w:rPr>
                <w:rFonts w:cs="Arial"/>
                <w:b/>
                <w:sz w:val="20"/>
              </w:rPr>
              <w:t>Datum</w:t>
            </w:r>
          </w:p>
        </w:tc>
        <w:tc>
          <w:tcPr>
            <w:tcW w:w="1347" w:type="dxa"/>
            <w:vAlign w:val="center"/>
          </w:tcPr>
          <w:p w14:paraId="2ABF59EF" w14:textId="77777777" w:rsidR="008E51A6" w:rsidRPr="00C142A6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142A6">
              <w:rPr>
                <w:rFonts w:cs="Arial"/>
                <w:b/>
                <w:sz w:val="20"/>
              </w:rPr>
              <w:t>Erstellt</w:t>
            </w:r>
          </w:p>
        </w:tc>
        <w:tc>
          <w:tcPr>
            <w:tcW w:w="1347" w:type="dxa"/>
            <w:vAlign w:val="center"/>
          </w:tcPr>
          <w:p w14:paraId="09E9EA63" w14:textId="77777777" w:rsidR="008E51A6" w:rsidRPr="00C142A6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142A6">
              <w:rPr>
                <w:rFonts w:cs="Arial"/>
                <w:b/>
                <w:sz w:val="20"/>
              </w:rPr>
              <w:t>Geprüft</w:t>
            </w:r>
          </w:p>
        </w:tc>
        <w:tc>
          <w:tcPr>
            <w:tcW w:w="1522" w:type="dxa"/>
            <w:vAlign w:val="center"/>
          </w:tcPr>
          <w:p w14:paraId="6DD19328" w14:textId="77777777" w:rsidR="008E51A6" w:rsidRPr="00C142A6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142A6">
              <w:rPr>
                <w:rFonts w:cs="Arial"/>
                <w:b/>
                <w:sz w:val="20"/>
              </w:rPr>
              <w:t>Freigeben</w:t>
            </w:r>
          </w:p>
        </w:tc>
      </w:tr>
      <w:tr w:rsidR="00C142A6" w:rsidRPr="00C142A6" w14:paraId="20F8F67C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46F05DC6" w14:textId="4D7385F3" w:rsidR="00C142A6" w:rsidRPr="000F7984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977" w:type="dxa"/>
            <w:vAlign w:val="center"/>
          </w:tcPr>
          <w:p w14:paraId="0E4A4448" w14:textId="623427A8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  <w:r w:rsidRPr="000F7984">
              <w:rPr>
                <w:rFonts w:cs="Arial"/>
              </w:rPr>
              <w:t>Ersterstellung</w:t>
            </w:r>
          </w:p>
        </w:tc>
        <w:tc>
          <w:tcPr>
            <w:tcW w:w="1346" w:type="dxa"/>
            <w:vAlign w:val="center"/>
          </w:tcPr>
          <w:p w14:paraId="522A3F58" w14:textId="52DFC699" w:rsidR="00C142A6" w:rsidRPr="000F7984" w:rsidRDefault="00350190" w:rsidP="00C142A6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20.08.2025</w:t>
            </w:r>
          </w:p>
        </w:tc>
        <w:tc>
          <w:tcPr>
            <w:tcW w:w="1347" w:type="dxa"/>
            <w:vAlign w:val="center"/>
          </w:tcPr>
          <w:p w14:paraId="39CCEDDC" w14:textId="6CF56A9B" w:rsidR="00C142A6" w:rsidRPr="000F7984" w:rsidRDefault="00350190" w:rsidP="00C142A6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Barth</w:t>
            </w:r>
          </w:p>
        </w:tc>
        <w:tc>
          <w:tcPr>
            <w:tcW w:w="1347" w:type="dxa"/>
            <w:vAlign w:val="center"/>
          </w:tcPr>
          <w:p w14:paraId="05CDD110" w14:textId="77777777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43DA18DF" w14:textId="77777777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142A6" w:rsidRPr="00C142A6" w14:paraId="1AC5D79B" w14:textId="77777777" w:rsidTr="00FE7AF0">
        <w:trPr>
          <w:trHeight w:val="284"/>
          <w:jc w:val="center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FF11068" w14:textId="75776648" w:rsidR="00C142A6" w:rsidRPr="000F7984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3E0F6190" w14:textId="6709BAF4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center"/>
          </w:tcPr>
          <w:p w14:paraId="6F1EADD9" w14:textId="1FB46815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center"/>
          </w:tcPr>
          <w:p w14:paraId="07004430" w14:textId="41241131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center"/>
          </w:tcPr>
          <w:p w14:paraId="30449DB6" w14:textId="7770E592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53631267" w14:textId="1AACEF9C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142A6" w:rsidRPr="00C142A6" w14:paraId="4CE90D5C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32ED1526" w14:textId="72C5B5D3" w:rsidR="00C142A6" w:rsidRPr="000F7984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  <w:tc>
          <w:tcPr>
            <w:tcW w:w="2977" w:type="dxa"/>
            <w:vAlign w:val="center"/>
          </w:tcPr>
          <w:p w14:paraId="4C51235A" w14:textId="1D4CED82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vAlign w:val="center"/>
          </w:tcPr>
          <w:p w14:paraId="5FC617A6" w14:textId="46AAB0C9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4D8620FB" w14:textId="5E538F3B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2DAC29AE" w14:textId="2F5EAE5A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40C7D2A6" w14:textId="7B560DDC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142A6" w:rsidRPr="00C142A6" w14:paraId="215D04FC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23B26135" w14:textId="3876D47C" w:rsidR="00C142A6" w:rsidRPr="000F7984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C</w:t>
            </w:r>
          </w:p>
        </w:tc>
        <w:tc>
          <w:tcPr>
            <w:tcW w:w="2977" w:type="dxa"/>
            <w:vAlign w:val="center"/>
          </w:tcPr>
          <w:p w14:paraId="0D47FF7B" w14:textId="22DD4CE1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vAlign w:val="center"/>
          </w:tcPr>
          <w:p w14:paraId="1E20C144" w14:textId="4243172F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69A30E4A" w14:textId="08691479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2F681CC1" w14:textId="5C5372D4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4823D2DB" w14:textId="2B404994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142A6" w:rsidRPr="00C142A6" w14:paraId="4C0748C7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089500D5" w14:textId="5CFD51C8" w:rsidR="00C142A6" w:rsidRPr="000F7984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2977" w:type="dxa"/>
            <w:vAlign w:val="center"/>
          </w:tcPr>
          <w:p w14:paraId="574D9137" w14:textId="67472F73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vAlign w:val="center"/>
          </w:tcPr>
          <w:p w14:paraId="55C8E0C4" w14:textId="789E2D92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1663ADBA" w14:textId="3EDE7E40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090C68FA" w14:textId="54E70CAF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3C23FF56" w14:textId="1EDB0F4F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97476" w:rsidRPr="00C142A6" w14:paraId="14A6770C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4E7FDF85" w14:textId="4BEA988A" w:rsidR="00C97476" w:rsidRPr="000F7984" w:rsidRDefault="00824695" w:rsidP="00193FB3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E</w:t>
            </w:r>
          </w:p>
        </w:tc>
        <w:tc>
          <w:tcPr>
            <w:tcW w:w="2977" w:type="dxa"/>
            <w:vAlign w:val="center"/>
          </w:tcPr>
          <w:p w14:paraId="1AAEDA5E" w14:textId="55885CAD" w:rsidR="00C97476" w:rsidRPr="000F7984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vAlign w:val="center"/>
          </w:tcPr>
          <w:p w14:paraId="40FC14F3" w14:textId="197CF863" w:rsidR="00C97476" w:rsidRPr="000F7984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21BC8F16" w14:textId="7C851B80" w:rsidR="00C97476" w:rsidRPr="000F7984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59CA0C8B" w14:textId="256A5D2C" w:rsidR="00C97476" w:rsidRPr="000F7984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37500A43" w14:textId="30F440E5" w:rsidR="00C97476" w:rsidRPr="000F7984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</w:tbl>
    <w:p w14:paraId="5131BE82" w14:textId="7E731263" w:rsidR="00C97476" w:rsidRPr="00C142A6" w:rsidRDefault="00C97476" w:rsidP="00193FB3">
      <w:pPr>
        <w:spacing w:after="200" w:line="360" w:lineRule="auto"/>
        <w:jc w:val="left"/>
        <w:rPr>
          <w:rFonts w:cs="Arial"/>
        </w:rPr>
      </w:pPr>
      <w:r w:rsidRPr="00C142A6">
        <w:rPr>
          <w:rFonts w:cs="Arial"/>
        </w:rPr>
        <w:br w:type="page"/>
      </w:r>
    </w:p>
    <w:sdt>
      <w:sdtPr>
        <w:rPr>
          <w:rFonts w:ascii="Arial" w:eastAsiaTheme="minorHAnsi" w:hAnsi="Arial" w:cs="Arial"/>
          <w:b/>
          <w:color w:val="auto"/>
          <w:sz w:val="22"/>
          <w:szCs w:val="22"/>
        </w:rPr>
        <w:id w:val="-1031721101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E54831A" w14:textId="77777777" w:rsidR="008C4EC6" w:rsidRPr="00C142A6" w:rsidRDefault="008C4EC6" w:rsidP="00193FB3">
          <w:pPr>
            <w:pStyle w:val="Inhaltsverzeichnisberschrift"/>
            <w:spacing w:line="360" w:lineRule="auto"/>
            <w:rPr>
              <w:rFonts w:ascii="Arial" w:hAnsi="Arial" w:cs="Arial"/>
              <w:b/>
              <w:bCs/>
              <w:color w:val="auto"/>
              <w:sz w:val="24"/>
              <w:szCs w:val="24"/>
            </w:rPr>
          </w:pPr>
          <w:r w:rsidRPr="00C142A6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Inhaltsverzeichnis</w:t>
          </w:r>
        </w:p>
        <w:p w14:paraId="36C55A58" w14:textId="6BCC4C25" w:rsidR="00350190" w:rsidRDefault="00003F6D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C142A6">
            <w:rPr>
              <w:rFonts w:cs="Arial"/>
              <w:bCs/>
            </w:rPr>
            <w:fldChar w:fldCharType="begin"/>
          </w:r>
          <w:r w:rsidRPr="00C142A6">
            <w:rPr>
              <w:rFonts w:cs="Arial"/>
              <w:bCs/>
            </w:rPr>
            <w:instrText xml:space="preserve"> TOC \o "1-4" \h \z \u </w:instrText>
          </w:r>
          <w:r w:rsidRPr="00C142A6">
            <w:rPr>
              <w:rFonts w:cs="Arial"/>
              <w:bCs/>
            </w:rPr>
            <w:fldChar w:fldCharType="separate"/>
          </w:r>
          <w:hyperlink w:anchor="_Toc206599736" w:history="1">
            <w:r w:rsidR="00350190" w:rsidRPr="00FA6893">
              <w:rPr>
                <w:rStyle w:val="Hyperlink"/>
                <w:noProof/>
              </w:rPr>
              <w:t>1</w:t>
            </w:r>
            <w:r w:rsidR="00350190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350190" w:rsidRPr="00FA6893">
              <w:rPr>
                <w:rStyle w:val="Hyperlink"/>
                <w:noProof/>
              </w:rPr>
              <w:t>Losnehmer: Erbrachte Leistungen (fortlaufend)</w:t>
            </w:r>
            <w:r w:rsidR="00350190">
              <w:rPr>
                <w:noProof/>
                <w:webHidden/>
              </w:rPr>
              <w:tab/>
            </w:r>
            <w:r w:rsidR="00350190">
              <w:rPr>
                <w:noProof/>
                <w:webHidden/>
              </w:rPr>
              <w:fldChar w:fldCharType="begin"/>
            </w:r>
            <w:r w:rsidR="00350190">
              <w:rPr>
                <w:noProof/>
                <w:webHidden/>
              </w:rPr>
              <w:instrText xml:space="preserve"> PAGEREF _Toc206599736 \h </w:instrText>
            </w:r>
            <w:r w:rsidR="00350190">
              <w:rPr>
                <w:noProof/>
                <w:webHidden/>
              </w:rPr>
            </w:r>
            <w:r w:rsidR="00350190">
              <w:rPr>
                <w:noProof/>
                <w:webHidden/>
              </w:rPr>
              <w:fldChar w:fldCharType="separate"/>
            </w:r>
            <w:r w:rsidR="00350190">
              <w:rPr>
                <w:noProof/>
                <w:webHidden/>
              </w:rPr>
              <w:t>4</w:t>
            </w:r>
            <w:r w:rsidR="00350190">
              <w:rPr>
                <w:noProof/>
                <w:webHidden/>
              </w:rPr>
              <w:fldChar w:fldCharType="end"/>
            </w:r>
          </w:hyperlink>
        </w:p>
        <w:p w14:paraId="4C27A2B5" w14:textId="5CBA1A1B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37" w:history="1">
            <w:r w:rsidRPr="00FA6893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Übergeordnete Leistungen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99D132" w14:textId="0AF3745A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38" w:history="1">
            <w:r w:rsidRPr="00FA6893">
              <w:rPr>
                <w:rStyle w:val="Hyperlink"/>
                <w:rFonts w:cs="Arial"/>
                <w:noProof/>
              </w:rPr>
              <w:t>1.1.1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Genehmigung/Ausschreibung/Beschaffung/Projektleitung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FB4407" w14:textId="3924C649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39" w:history="1">
            <w:r w:rsidRPr="00FA6893">
              <w:rPr>
                <w:rStyle w:val="Hyperlink"/>
                <w:rFonts w:cs="Arial"/>
                <w:noProof/>
              </w:rPr>
              <w:t>1.1.2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Stattgefundene</w:t>
            </w:r>
            <w:r w:rsidRPr="00FA6893">
              <w:rPr>
                <w:rStyle w:val="Hyperlink"/>
                <w:rFonts w:cs="Arial"/>
                <w:noProof/>
              </w:rPr>
              <w:t xml:space="preserve"> Besprechungen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6DAAB8" w14:textId="38021C05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40" w:history="1">
            <w:r w:rsidRPr="00FA6893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Fachbereiche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3B1714" w14:textId="5CAE1768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41" w:history="1">
            <w:r w:rsidRPr="00FA6893">
              <w:rPr>
                <w:rStyle w:val="Hyperlink"/>
                <w:rFonts w:cs="Arial"/>
                <w:noProof/>
              </w:rPr>
              <w:t>1.2.1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Verfahrenstechnik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F149FD" w14:textId="216D29A2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42" w:history="1">
            <w:r w:rsidRPr="00FA6893">
              <w:rPr>
                <w:rStyle w:val="Hyperlink"/>
                <w:rFonts w:cs="Arial"/>
                <w:noProof/>
              </w:rPr>
              <w:t>1.2.2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Bautechnik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B01BB7" w14:textId="664D1542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43" w:history="1">
            <w:r w:rsidRPr="00FA6893">
              <w:rPr>
                <w:rStyle w:val="Hyperlink"/>
                <w:rFonts w:cs="Arial"/>
                <w:noProof/>
              </w:rPr>
              <w:t>1.2.3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Anordnungsplanung</w:t>
            </w:r>
            <w:r w:rsidRPr="00FA6893">
              <w:rPr>
                <w:rStyle w:val="Hyperlink"/>
                <w:rFonts w:cs="Arial"/>
                <w:noProof/>
              </w:rPr>
              <w:t>/Rohrleitungsplanung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42D26" w14:textId="39A2BCAA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44" w:history="1">
            <w:r w:rsidRPr="00FA6893">
              <w:rPr>
                <w:rStyle w:val="Hyperlink"/>
                <w:rFonts w:cs="Arial"/>
                <w:noProof/>
              </w:rPr>
              <w:t>1.2.4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Elektrotechnik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E4D356" w14:textId="535DB1F5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45" w:history="1">
            <w:r w:rsidRPr="00FA6893">
              <w:rPr>
                <w:rStyle w:val="Hyperlink"/>
                <w:rFonts w:cs="Arial"/>
                <w:noProof/>
              </w:rPr>
              <w:t>1.2.5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Leittechnik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C5D7E" w14:textId="09665B24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46" w:history="1">
            <w:r w:rsidRPr="00FA6893">
              <w:rPr>
                <w:rStyle w:val="Hyperlink"/>
                <w:noProof/>
              </w:rPr>
              <w:t>1.3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Sonstiges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EB56AE" w14:textId="7832FFDC" w:rsidR="00350190" w:rsidRDefault="00350190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47" w:history="1">
            <w:r w:rsidRPr="00FA6893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Losnehmer: Geplante Aktivitäten im nächsten Monat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693BFD" w14:textId="11109859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48" w:history="1">
            <w:r w:rsidRPr="00FA6893">
              <w:rPr>
                <w:rStyle w:val="Hyperlink"/>
                <w:noProof/>
              </w:rPr>
              <w:t>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Übergeordnete Leistungen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2F063F" w14:textId="5D73282C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49" w:history="1">
            <w:r w:rsidRPr="00FA6893">
              <w:rPr>
                <w:rStyle w:val="Hyperlink"/>
                <w:rFonts w:cs="Arial"/>
                <w:noProof/>
              </w:rPr>
              <w:t>2.1.1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Genehmigung/Ausschreibung/Beschaffung/Projektleitung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0F4E3F" w14:textId="14DD0CD0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50" w:history="1">
            <w:r w:rsidRPr="00FA6893">
              <w:rPr>
                <w:rStyle w:val="Hyperlink"/>
                <w:rFonts w:cs="Arial"/>
                <w:noProof/>
              </w:rPr>
              <w:t>2.1.2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Geplante</w:t>
            </w:r>
            <w:r w:rsidRPr="00FA6893">
              <w:rPr>
                <w:rStyle w:val="Hyperlink"/>
                <w:rFonts w:cs="Arial"/>
                <w:noProof/>
              </w:rPr>
              <w:t xml:space="preserve"> Besprechungen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398992" w14:textId="04C4DD56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51" w:history="1">
            <w:r w:rsidRPr="00FA6893">
              <w:rPr>
                <w:rStyle w:val="Hyperlink"/>
                <w:noProof/>
              </w:rPr>
              <w:t>2.2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Fachbereiche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5F9934" w14:textId="35AF4755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52" w:history="1">
            <w:r w:rsidRPr="00FA6893">
              <w:rPr>
                <w:rStyle w:val="Hyperlink"/>
                <w:rFonts w:cs="Arial"/>
                <w:noProof/>
              </w:rPr>
              <w:t>2.2.1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Verfahrenstechnik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540C7" w14:textId="43634850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53" w:history="1">
            <w:r w:rsidRPr="00FA6893">
              <w:rPr>
                <w:rStyle w:val="Hyperlink"/>
                <w:rFonts w:cs="Arial"/>
                <w:noProof/>
              </w:rPr>
              <w:t>2.2.2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Bautechnik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2C072" w14:textId="1150E75E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54" w:history="1">
            <w:r w:rsidRPr="00FA6893">
              <w:rPr>
                <w:rStyle w:val="Hyperlink"/>
                <w:rFonts w:cs="Arial"/>
                <w:noProof/>
              </w:rPr>
              <w:t>2.2.3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rFonts w:cs="Arial"/>
                <w:noProof/>
              </w:rPr>
              <w:t>Anordnungsplanung/Rohrleitungsplanung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6DD16C" w14:textId="1AC3246B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55" w:history="1">
            <w:r w:rsidRPr="00FA6893">
              <w:rPr>
                <w:rStyle w:val="Hyperlink"/>
                <w:rFonts w:cs="Arial"/>
                <w:noProof/>
              </w:rPr>
              <w:t>2.2.4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Elektrotechnik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07E763" w14:textId="2C515492" w:rsidR="00350190" w:rsidRDefault="00350190">
          <w:pPr>
            <w:pStyle w:val="Verzeichnis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56" w:history="1">
            <w:r w:rsidRPr="00FA6893">
              <w:rPr>
                <w:rStyle w:val="Hyperlink"/>
                <w:rFonts w:cs="Arial"/>
                <w:noProof/>
              </w:rPr>
              <w:t>2.2.5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Leittechnik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44A1EC" w14:textId="1EB7ACE6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57" w:history="1">
            <w:r w:rsidRPr="00FA6893">
              <w:rPr>
                <w:rStyle w:val="Hyperlink"/>
                <w:noProof/>
              </w:rPr>
              <w:t>2.3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Sonstiges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4B63A" w14:textId="0A87CFC4" w:rsidR="00350190" w:rsidRDefault="00350190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58" w:history="1">
            <w:r w:rsidRPr="00FA6893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Chancen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F7A3C" w14:textId="34CBD0A3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59" w:history="1">
            <w:r w:rsidRPr="00FA6893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Terminliche Chancen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0F4E3" w14:textId="1D04C266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60" w:history="1">
            <w:r w:rsidRPr="00FA6893">
              <w:rPr>
                <w:rStyle w:val="Hyperlink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Kostentechnische Chancen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0F95EE" w14:textId="26C98426" w:rsidR="00350190" w:rsidRDefault="00350190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61" w:history="1">
            <w:r w:rsidRPr="00FA6893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Risiken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F77E2F" w14:textId="63DB2088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62" w:history="1">
            <w:r w:rsidRPr="00FA6893">
              <w:rPr>
                <w:rStyle w:val="Hyperlink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Terminrelevante Risiken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B0D028" w14:textId="7531B38D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63" w:history="1">
            <w:r w:rsidRPr="00FA6893">
              <w:rPr>
                <w:rStyle w:val="Hyperlink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Kostenrelevante Risiken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2E4468" w14:textId="49F76AF2" w:rsidR="00350190" w:rsidRDefault="00350190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64" w:history="1">
            <w:r w:rsidRPr="00FA6893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Terminplanung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031442" w14:textId="1BCD3E84" w:rsidR="00350190" w:rsidRDefault="00350190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65" w:history="1">
            <w:r w:rsidRPr="00FA6893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Projektübersicht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2D16F2" w14:textId="6817281A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66" w:history="1">
            <w:r w:rsidRPr="00FA6893">
              <w:rPr>
                <w:rStyle w:val="Hyperlink"/>
                <w:noProof/>
              </w:rPr>
              <w:t>6.1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Kostensituation (Mehrungen, Nachträge)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61C22" w14:textId="1900D8E4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67" w:history="1">
            <w:r w:rsidRPr="00FA6893">
              <w:rPr>
                <w:rStyle w:val="Hyperlink"/>
                <w:noProof/>
              </w:rPr>
              <w:t>6.2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Status Zahlungsplan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01EC23" w14:textId="59E9D7DC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68" w:history="1">
            <w:r w:rsidRPr="00FA6893">
              <w:rPr>
                <w:rStyle w:val="Hyperlink"/>
                <w:noProof/>
              </w:rPr>
              <w:t>6.3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Relevante technische Änderungen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CE5DC" w14:textId="6E6E97E5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69" w:history="1">
            <w:r w:rsidRPr="00FA6893">
              <w:rPr>
                <w:rStyle w:val="Hyperlink"/>
                <w:noProof/>
              </w:rPr>
              <w:t>6.4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Relevante organisatorische Änderungen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B1F62" w14:textId="03C77A45" w:rsidR="00350190" w:rsidRDefault="00350190">
          <w:pPr>
            <w:pStyle w:val="Verzeichnis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06599770" w:history="1">
            <w:r w:rsidRPr="00FA6893">
              <w:rPr>
                <w:rStyle w:val="Hyperlink"/>
                <w:noProof/>
              </w:rPr>
              <w:t>6.5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FA6893">
              <w:rPr>
                <w:rStyle w:val="Hyperlink"/>
                <w:noProof/>
              </w:rPr>
              <w:t>Relevante sonstige Änderungen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_Toc206599770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97157" w14:textId="230FD31C" w:rsidR="00C142A6" w:rsidRPr="00C142A6" w:rsidRDefault="00003F6D" w:rsidP="00C142A6">
          <w:pPr>
            <w:spacing w:before="120" w:after="0" w:line="360" w:lineRule="auto"/>
            <w:rPr>
              <w:rFonts w:cs="Arial"/>
            </w:rPr>
          </w:pPr>
          <w:r w:rsidRPr="00C142A6">
            <w:rPr>
              <w:rFonts w:cs="Arial"/>
              <w:bCs/>
            </w:rPr>
            <w:fldChar w:fldCharType="end"/>
          </w:r>
        </w:p>
        <w:p w14:paraId="0B3672B0" w14:textId="035F29A3" w:rsidR="008C4EC6" w:rsidRPr="00C142A6" w:rsidRDefault="00F67381" w:rsidP="00193FB3">
          <w:pPr>
            <w:spacing w:before="120" w:after="0" w:line="360" w:lineRule="auto"/>
            <w:rPr>
              <w:rFonts w:cs="Arial"/>
              <w:bCs/>
            </w:rPr>
          </w:pPr>
        </w:p>
      </w:sdtContent>
    </w:sdt>
    <w:p w14:paraId="5E981184" w14:textId="77777777" w:rsidR="00C97476" w:rsidRPr="00C142A6" w:rsidRDefault="00C97476" w:rsidP="00193FB3">
      <w:pPr>
        <w:spacing w:line="360" w:lineRule="auto"/>
        <w:jc w:val="left"/>
        <w:rPr>
          <w:rFonts w:cs="Arial"/>
        </w:rPr>
      </w:pPr>
    </w:p>
    <w:p w14:paraId="0AE4DB4F" w14:textId="5D295C0A" w:rsidR="0086604F" w:rsidRPr="00C142A6" w:rsidRDefault="0086604F">
      <w:pPr>
        <w:spacing w:after="200"/>
        <w:jc w:val="left"/>
        <w:rPr>
          <w:rFonts w:cs="Arial"/>
        </w:rPr>
      </w:pPr>
      <w:r w:rsidRPr="00C142A6">
        <w:rPr>
          <w:rFonts w:cs="Arial"/>
        </w:rPr>
        <w:br w:type="page"/>
      </w:r>
    </w:p>
    <w:p w14:paraId="42256A09" w14:textId="2842B44E" w:rsidR="00350190" w:rsidRPr="00F67381" w:rsidRDefault="00350190" w:rsidP="00350190">
      <w:pPr>
        <w:pStyle w:val="berschrift1"/>
      </w:pPr>
      <w:bookmarkStart w:id="0" w:name="_Toc165638418"/>
      <w:bookmarkStart w:id="1" w:name="_Toc206599736"/>
      <w:r>
        <w:lastRenderedPageBreak/>
        <w:t>E</w:t>
      </w:r>
      <w:r w:rsidRPr="0045144A">
        <w:t>rbrachte Leistungen (fortlaufend)</w:t>
      </w:r>
      <w:bookmarkEnd w:id="0"/>
      <w:bookmarkEnd w:id="1"/>
    </w:p>
    <w:p w14:paraId="3061C179" w14:textId="77777777" w:rsidR="00350190" w:rsidRDefault="00350190" w:rsidP="00350190">
      <w:pPr>
        <w:pStyle w:val="berschrift2"/>
      </w:pPr>
      <w:bookmarkStart w:id="2" w:name="_Toc165638419"/>
      <w:bookmarkStart w:id="3" w:name="_Toc206599737"/>
      <w:r w:rsidRPr="0045144A">
        <w:t>Übergeordnete Leistungen</w:t>
      </w:r>
      <w:bookmarkEnd w:id="2"/>
      <w:bookmarkEnd w:id="3"/>
    </w:p>
    <w:p w14:paraId="3487ABD2" w14:textId="0A5E78C8" w:rsidR="00350190" w:rsidRPr="0045144A" w:rsidRDefault="00350190" w:rsidP="00350190">
      <w:pPr>
        <w:pStyle w:val="berschrift3"/>
      </w:pPr>
      <w:bookmarkStart w:id="4" w:name="_Toc165638420"/>
      <w:bookmarkStart w:id="5" w:name="_Toc206599738"/>
      <w:r w:rsidRPr="0045144A">
        <w:t>Genehmigung/Ausschreibung/Beschaffung/Projektleitung</w:t>
      </w:r>
      <w:bookmarkEnd w:id="4"/>
      <w:bookmarkEnd w:id="5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47C24F7D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569A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3E72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5AE967AD" w14:textId="77777777" w:rsidTr="00E23D91">
        <w:tc>
          <w:tcPr>
            <w:tcW w:w="7965" w:type="dxa"/>
          </w:tcPr>
          <w:p w14:paraId="04705178" w14:textId="77777777" w:rsidR="00350190" w:rsidRPr="004E1D8B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63F22103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12FFFDC0" w14:textId="77777777" w:rsidTr="00E23D91">
        <w:tc>
          <w:tcPr>
            <w:tcW w:w="7965" w:type="dxa"/>
          </w:tcPr>
          <w:p w14:paraId="473B2DCA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44588556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01B6697F" w14:textId="77777777" w:rsidR="00350190" w:rsidRDefault="00350190" w:rsidP="00350190"/>
    <w:p w14:paraId="08809DD0" w14:textId="4A95519A" w:rsidR="00350190" w:rsidRPr="0045144A" w:rsidRDefault="00350190" w:rsidP="00350190">
      <w:pPr>
        <w:pStyle w:val="berschrift3"/>
      </w:pPr>
      <w:bookmarkStart w:id="6" w:name="_Toc165638421"/>
      <w:bookmarkStart w:id="7" w:name="_Toc206599739"/>
      <w:r w:rsidRPr="00696D18">
        <w:t>Stattgefundene</w:t>
      </w:r>
      <w:r w:rsidRPr="0045144A">
        <w:rPr>
          <w:rFonts w:cs="Arial"/>
        </w:rPr>
        <w:t xml:space="preserve"> Besprechungen</w:t>
      </w:r>
      <w:bookmarkEnd w:id="6"/>
      <w:bookmarkEnd w:id="7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0DF3D310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F167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924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Datum</w:t>
            </w:r>
          </w:p>
        </w:tc>
      </w:tr>
      <w:tr w:rsidR="00350190" w:rsidRPr="0096559B" w14:paraId="1E9EC992" w14:textId="77777777" w:rsidTr="00E23D91">
        <w:tc>
          <w:tcPr>
            <w:tcW w:w="7965" w:type="dxa"/>
          </w:tcPr>
          <w:p w14:paraId="5DF4BD24" w14:textId="77777777" w:rsidR="00350190" w:rsidRPr="004E1D8B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1108EDFD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31AD5771" w14:textId="77777777" w:rsidTr="00E23D91">
        <w:tc>
          <w:tcPr>
            <w:tcW w:w="7965" w:type="dxa"/>
          </w:tcPr>
          <w:p w14:paraId="4CA7A487" w14:textId="77777777" w:rsidR="00350190" w:rsidRPr="004E1D8B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565FBB9D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17934898" w14:textId="61B49D6A" w:rsidR="00350190" w:rsidRPr="0045144A" w:rsidRDefault="005D55CF" w:rsidP="00350190">
      <w:pPr>
        <w:pStyle w:val="berschrift2"/>
      </w:pPr>
      <w:bookmarkStart w:id="8" w:name="_Toc165638422"/>
      <w:bookmarkStart w:id="9" w:name="_Toc206599740"/>
      <w:r>
        <w:t xml:space="preserve">Leistungen nach </w:t>
      </w:r>
      <w:r w:rsidR="00350190">
        <w:t>F</w:t>
      </w:r>
      <w:r w:rsidR="00350190" w:rsidRPr="0045144A">
        <w:t>achbereich</w:t>
      </w:r>
      <w:bookmarkEnd w:id="8"/>
      <w:bookmarkEnd w:id="9"/>
    </w:p>
    <w:p w14:paraId="32D84DFE" w14:textId="506F211F" w:rsidR="00350190" w:rsidRPr="0045144A" w:rsidRDefault="00350190" w:rsidP="00350190">
      <w:pPr>
        <w:pStyle w:val="berschrift3"/>
      </w:pPr>
      <w:bookmarkStart w:id="10" w:name="_Toc165638423"/>
      <w:bookmarkStart w:id="11" w:name="_Toc206599741"/>
      <w:r w:rsidRPr="0045144A">
        <w:t>Verfahrenstechnik</w:t>
      </w:r>
      <w:bookmarkEnd w:id="10"/>
      <w:bookmarkEnd w:id="11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6C660D89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CBE3" w14:textId="77777777" w:rsidR="00350190" w:rsidRPr="0062780E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894D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77023D98" w14:textId="77777777" w:rsidTr="00E23D91">
        <w:tc>
          <w:tcPr>
            <w:tcW w:w="7965" w:type="dxa"/>
          </w:tcPr>
          <w:p w14:paraId="22223450" w14:textId="77777777" w:rsidR="00350190" w:rsidRPr="0062780E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153D9823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42C95AF2" w14:textId="77777777" w:rsidTr="00E23D91">
        <w:tc>
          <w:tcPr>
            <w:tcW w:w="7965" w:type="dxa"/>
          </w:tcPr>
          <w:p w14:paraId="2C01E9FB" w14:textId="77777777" w:rsidR="00350190" w:rsidRPr="0062780E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6079FC1A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4888BD42" w14:textId="77777777" w:rsidR="00350190" w:rsidRPr="00350190" w:rsidRDefault="00350190" w:rsidP="00350190">
      <w:bookmarkStart w:id="12" w:name="_Toc165638424"/>
    </w:p>
    <w:p w14:paraId="02EB455F" w14:textId="4A7D6B43" w:rsidR="00350190" w:rsidRPr="00350190" w:rsidRDefault="00350190" w:rsidP="00350190">
      <w:pPr>
        <w:pStyle w:val="berschrift3"/>
        <w:rPr>
          <w:rFonts w:cs="Arial"/>
        </w:rPr>
      </w:pPr>
      <w:bookmarkStart w:id="13" w:name="_Toc206599742"/>
      <w:r w:rsidRPr="00696D18">
        <w:t>Bautechnik</w:t>
      </w:r>
      <w:bookmarkEnd w:id="12"/>
      <w:bookmarkEnd w:id="13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7C216B56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0C14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2871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322F6780" w14:textId="77777777" w:rsidTr="00E23D91">
        <w:tc>
          <w:tcPr>
            <w:tcW w:w="7965" w:type="dxa"/>
          </w:tcPr>
          <w:p w14:paraId="291FBEDA" w14:textId="77777777" w:rsidR="00350190" w:rsidRPr="00C2619A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41E9675E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517EFC67" w14:textId="77777777" w:rsidTr="00E23D91">
        <w:tc>
          <w:tcPr>
            <w:tcW w:w="7965" w:type="dxa"/>
          </w:tcPr>
          <w:p w14:paraId="5FA277FC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76E1DA42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6AB54FFE" w14:textId="77777777" w:rsidR="00350190" w:rsidRPr="00350190" w:rsidRDefault="00350190" w:rsidP="00350190">
      <w:pPr>
        <w:rPr>
          <w:rFonts w:cs="Arial"/>
        </w:rPr>
      </w:pPr>
      <w:bookmarkStart w:id="14" w:name="_Toc165638425"/>
    </w:p>
    <w:p w14:paraId="26A13EA4" w14:textId="09AA70C8" w:rsidR="00350190" w:rsidRPr="00350190" w:rsidRDefault="00350190" w:rsidP="00350190">
      <w:pPr>
        <w:pStyle w:val="berschrift3"/>
        <w:rPr>
          <w:rFonts w:cs="Arial"/>
        </w:rPr>
      </w:pPr>
      <w:bookmarkStart w:id="15" w:name="_Toc206599743"/>
      <w:r w:rsidRPr="00696D18">
        <w:t>Anordnungsplanung</w:t>
      </w:r>
      <w:r w:rsidRPr="0045144A">
        <w:rPr>
          <w:rFonts w:cs="Arial"/>
        </w:rPr>
        <w:t>/Rohrleitungsplanung</w:t>
      </w:r>
      <w:bookmarkEnd w:id="14"/>
      <w:bookmarkEnd w:id="15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75ABA082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D586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3525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2BD67B44" w14:textId="77777777" w:rsidTr="00E23D91">
        <w:tc>
          <w:tcPr>
            <w:tcW w:w="7965" w:type="dxa"/>
          </w:tcPr>
          <w:p w14:paraId="543993C9" w14:textId="77777777" w:rsidR="00350190" w:rsidRPr="00C2619A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3FE769E6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657BD0C0" w14:textId="77777777" w:rsidTr="00E23D91">
        <w:tc>
          <w:tcPr>
            <w:tcW w:w="7965" w:type="dxa"/>
          </w:tcPr>
          <w:p w14:paraId="5E43A9F5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64DBF611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5A044923" w14:textId="77777777" w:rsidR="00350190" w:rsidRDefault="00350190" w:rsidP="00350190"/>
    <w:p w14:paraId="72B47225" w14:textId="68B2566F" w:rsidR="00350190" w:rsidRPr="00350190" w:rsidRDefault="00350190" w:rsidP="00350190">
      <w:pPr>
        <w:pStyle w:val="berschrift3"/>
        <w:rPr>
          <w:rFonts w:cs="Arial"/>
        </w:rPr>
      </w:pPr>
      <w:bookmarkStart w:id="16" w:name="_Toc165638426"/>
      <w:bookmarkStart w:id="17" w:name="_Toc206599744"/>
      <w:r w:rsidRPr="00696D18">
        <w:t>Elektrotechnik</w:t>
      </w:r>
      <w:bookmarkEnd w:id="16"/>
      <w:bookmarkEnd w:id="17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4297BA8C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F6D9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A9F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727E90A1" w14:textId="77777777" w:rsidTr="00E23D91">
        <w:tc>
          <w:tcPr>
            <w:tcW w:w="7965" w:type="dxa"/>
          </w:tcPr>
          <w:p w14:paraId="51DC5CF5" w14:textId="77777777" w:rsidR="00350190" w:rsidRPr="00C2619A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0DE70384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7E9442B2" w14:textId="77777777" w:rsidTr="00E23D91">
        <w:tc>
          <w:tcPr>
            <w:tcW w:w="7965" w:type="dxa"/>
          </w:tcPr>
          <w:p w14:paraId="7C7F5ABC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3CC8CE04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18CF9F4D" w14:textId="77777777" w:rsidR="00350190" w:rsidRDefault="00350190" w:rsidP="00350190"/>
    <w:p w14:paraId="72F06FF6" w14:textId="6F9FE704" w:rsidR="00350190" w:rsidRPr="00350190" w:rsidRDefault="00350190" w:rsidP="00350190">
      <w:pPr>
        <w:pStyle w:val="berschrift3"/>
        <w:rPr>
          <w:rFonts w:cs="Arial"/>
        </w:rPr>
      </w:pPr>
      <w:bookmarkStart w:id="18" w:name="_Toc165638427"/>
      <w:bookmarkStart w:id="19" w:name="_Toc206599745"/>
      <w:r w:rsidRPr="00696D18">
        <w:t>Leittechnik</w:t>
      </w:r>
      <w:bookmarkEnd w:id="18"/>
      <w:bookmarkEnd w:id="19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7681755D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1D64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43E4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1011C725" w14:textId="77777777" w:rsidTr="00E23D91">
        <w:tc>
          <w:tcPr>
            <w:tcW w:w="7965" w:type="dxa"/>
          </w:tcPr>
          <w:p w14:paraId="5F807495" w14:textId="77777777" w:rsidR="00350190" w:rsidRPr="00C2619A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5E056573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3D01BE1B" w14:textId="77777777" w:rsidTr="00E23D91">
        <w:tc>
          <w:tcPr>
            <w:tcW w:w="7965" w:type="dxa"/>
          </w:tcPr>
          <w:p w14:paraId="15118C2B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5D3B0A29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06E6EB47" w14:textId="77777777" w:rsidR="00350190" w:rsidRDefault="00350190" w:rsidP="00350190">
      <w:pPr>
        <w:rPr>
          <w:rFonts w:cs="Arial"/>
        </w:rPr>
      </w:pPr>
    </w:p>
    <w:p w14:paraId="24970EC2" w14:textId="098001EF" w:rsidR="00350190" w:rsidRPr="0045144A" w:rsidRDefault="00350190" w:rsidP="00350190">
      <w:pPr>
        <w:pStyle w:val="berschrift2"/>
      </w:pPr>
      <w:bookmarkStart w:id="20" w:name="_Toc165638428"/>
      <w:bookmarkStart w:id="21" w:name="_Toc206599746"/>
      <w:r w:rsidRPr="00696D18">
        <w:t>Sonstiges</w:t>
      </w:r>
      <w:bookmarkEnd w:id="20"/>
      <w:bookmarkEnd w:id="21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3D06B727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F4D4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660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28FE8AD6" w14:textId="77777777" w:rsidTr="00E23D91">
        <w:tc>
          <w:tcPr>
            <w:tcW w:w="7965" w:type="dxa"/>
          </w:tcPr>
          <w:p w14:paraId="45AD2AAF" w14:textId="77777777" w:rsidR="00350190" w:rsidRPr="00FF2163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1F4B5B69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60B5FDC1" w14:textId="77777777" w:rsidTr="00E23D91">
        <w:tc>
          <w:tcPr>
            <w:tcW w:w="7965" w:type="dxa"/>
          </w:tcPr>
          <w:p w14:paraId="4820F65A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3397C6E5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515EBBEA" w14:textId="220BDA52" w:rsidR="00350190" w:rsidRPr="00350190" w:rsidRDefault="00350190" w:rsidP="00350190">
      <w:pPr>
        <w:pStyle w:val="berschrift1"/>
      </w:pPr>
      <w:bookmarkStart w:id="22" w:name="_Toc165638429"/>
      <w:bookmarkStart w:id="23" w:name="_Toc206599747"/>
      <w:r>
        <w:t>Geplante Aktivitäten</w:t>
      </w:r>
      <w:r w:rsidRPr="0096559B">
        <w:t xml:space="preserve"> </w:t>
      </w:r>
      <w:r>
        <w:t>im nächsten Monat</w:t>
      </w:r>
      <w:bookmarkEnd w:id="22"/>
      <w:bookmarkEnd w:id="23"/>
    </w:p>
    <w:p w14:paraId="3A5BDF78" w14:textId="77777777" w:rsidR="00350190" w:rsidRDefault="00350190" w:rsidP="00350190">
      <w:pPr>
        <w:pStyle w:val="berschrift2"/>
      </w:pPr>
      <w:bookmarkStart w:id="24" w:name="_Toc165638430"/>
      <w:bookmarkStart w:id="25" w:name="_Toc206599748"/>
      <w:r w:rsidRPr="0045144A">
        <w:t>Übergeordnete Leistungen</w:t>
      </w:r>
      <w:bookmarkEnd w:id="24"/>
      <w:bookmarkEnd w:id="25"/>
    </w:p>
    <w:p w14:paraId="0C4FD30E" w14:textId="030F1FF8" w:rsidR="00350190" w:rsidRPr="0045144A" w:rsidRDefault="00350190" w:rsidP="00350190">
      <w:pPr>
        <w:pStyle w:val="berschrift3"/>
      </w:pPr>
      <w:bookmarkStart w:id="26" w:name="_Toc165638431"/>
      <w:bookmarkStart w:id="27" w:name="_Toc206599749"/>
      <w:r w:rsidRPr="0045144A">
        <w:t>Genehmigung/Ausschreibung/Beschaffung/Projektleitung</w:t>
      </w:r>
      <w:bookmarkEnd w:id="26"/>
      <w:bookmarkEnd w:id="27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38D39908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840B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089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4EDED124" w14:textId="77777777" w:rsidTr="00E23D91">
        <w:tc>
          <w:tcPr>
            <w:tcW w:w="7965" w:type="dxa"/>
          </w:tcPr>
          <w:p w14:paraId="28A2A9C4" w14:textId="77777777" w:rsidR="00350190" w:rsidRPr="00C2619A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0357803A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1C43EDD2" w14:textId="77777777" w:rsidTr="00E23D91">
        <w:tc>
          <w:tcPr>
            <w:tcW w:w="7965" w:type="dxa"/>
          </w:tcPr>
          <w:p w14:paraId="550A2207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00C8391E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7507546C" w14:textId="77777777" w:rsidR="00350190" w:rsidRDefault="00350190" w:rsidP="00350190"/>
    <w:p w14:paraId="41BFEE2D" w14:textId="487A69E0" w:rsidR="00350190" w:rsidRPr="0045144A" w:rsidRDefault="00350190" w:rsidP="00350190">
      <w:pPr>
        <w:pStyle w:val="berschrift3"/>
      </w:pPr>
      <w:bookmarkStart w:id="28" w:name="_Toc165638432"/>
      <w:bookmarkStart w:id="29" w:name="_Toc206599750"/>
      <w:r>
        <w:t>Geplante</w:t>
      </w:r>
      <w:r w:rsidRPr="0045144A">
        <w:rPr>
          <w:rFonts w:cs="Arial"/>
        </w:rPr>
        <w:t xml:space="preserve"> Besprechungen</w:t>
      </w:r>
      <w:bookmarkEnd w:id="28"/>
      <w:bookmarkEnd w:id="29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66AEC96C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FBD3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8CB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Datum</w:t>
            </w:r>
          </w:p>
        </w:tc>
      </w:tr>
      <w:tr w:rsidR="00350190" w:rsidRPr="0096559B" w14:paraId="2F6F9F91" w14:textId="77777777" w:rsidTr="00E23D91">
        <w:tc>
          <w:tcPr>
            <w:tcW w:w="7965" w:type="dxa"/>
          </w:tcPr>
          <w:p w14:paraId="5A7220BB" w14:textId="77777777" w:rsidR="00350190" w:rsidRPr="00C2619A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675E805F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2AAA044D" w14:textId="77777777" w:rsidTr="00E23D91">
        <w:tc>
          <w:tcPr>
            <w:tcW w:w="7965" w:type="dxa"/>
          </w:tcPr>
          <w:p w14:paraId="68495C75" w14:textId="77777777" w:rsidR="00350190" w:rsidRPr="00C2619A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616CEC16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2FD04BEF" w14:textId="77777777" w:rsidR="00350190" w:rsidRDefault="00350190" w:rsidP="00350190"/>
    <w:p w14:paraId="731DE899" w14:textId="77777777" w:rsidR="00350190" w:rsidRDefault="00350190" w:rsidP="00350190"/>
    <w:p w14:paraId="0BDF38A0" w14:textId="6BB37958" w:rsidR="00350190" w:rsidRPr="0045144A" w:rsidRDefault="005D55CF" w:rsidP="00350190">
      <w:pPr>
        <w:pStyle w:val="berschrift2"/>
      </w:pPr>
      <w:bookmarkStart w:id="30" w:name="_Toc165638433"/>
      <w:bookmarkStart w:id="31" w:name="_Toc206599751"/>
      <w:r>
        <w:t xml:space="preserve">Leistungen nach </w:t>
      </w:r>
      <w:r w:rsidR="00350190">
        <w:t>F</w:t>
      </w:r>
      <w:r w:rsidR="00350190" w:rsidRPr="0045144A">
        <w:t>achbereich</w:t>
      </w:r>
      <w:bookmarkEnd w:id="30"/>
      <w:bookmarkEnd w:id="31"/>
    </w:p>
    <w:p w14:paraId="4F35BCD3" w14:textId="7C14ACCE" w:rsidR="00350190" w:rsidRPr="0045144A" w:rsidRDefault="00350190" w:rsidP="00350190">
      <w:pPr>
        <w:pStyle w:val="berschrift3"/>
      </w:pPr>
      <w:bookmarkStart w:id="32" w:name="_Toc165638434"/>
      <w:bookmarkStart w:id="33" w:name="_Toc206599752"/>
      <w:r w:rsidRPr="0045144A">
        <w:lastRenderedPageBreak/>
        <w:t>Verfahrenstechnik</w:t>
      </w:r>
      <w:bookmarkEnd w:id="32"/>
      <w:bookmarkEnd w:id="33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37FD75B7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CA09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9DE0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1036BCBC" w14:textId="77777777" w:rsidTr="00E23D91">
        <w:tc>
          <w:tcPr>
            <w:tcW w:w="7965" w:type="dxa"/>
          </w:tcPr>
          <w:p w14:paraId="1199B112" w14:textId="77777777" w:rsidR="00350190" w:rsidRPr="00FF2163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502AACDF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643214B4" w14:textId="77777777" w:rsidTr="00E23D91">
        <w:tc>
          <w:tcPr>
            <w:tcW w:w="7965" w:type="dxa"/>
          </w:tcPr>
          <w:p w14:paraId="1EF323FB" w14:textId="77777777" w:rsidR="00350190" w:rsidRPr="00FF2163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70B82A0C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7DB19E96" w14:textId="77777777" w:rsidR="00350190" w:rsidRPr="00350190" w:rsidRDefault="00350190" w:rsidP="00350190">
      <w:pPr>
        <w:rPr>
          <w:rFonts w:cs="Arial"/>
        </w:rPr>
      </w:pPr>
      <w:bookmarkStart w:id="34" w:name="_Toc165638435"/>
    </w:p>
    <w:p w14:paraId="3A7C2684" w14:textId="7820C7AA" w:rsidR="00350190" w:rsidRPr="00350190" w:rsidRDefault="00350190" w:rsidP="00350190">
      <w:pPr>
        <w:pStyle w:val="berschrift3"/>
        <w:rPr>
          <w:rFonts w:cs="Arial"/>
        </w:rPr>
      </w:pPr>
      <w:bookmarkStart w:id="35" w:name="_Toc206599753"/>
      <w:r w:rsidRPr="00696D18">
        <w:t>Bautechnik</w:t>
      </w:r>
      <w:bookmarkEnd w:id="34"/>
      <w:bookmarkEnd w:id="35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4DAB8163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064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8F62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0A8E9F31" w14:textId="77777777" w:rsidTr="00E23D91">
        <w:tc>
          <w:tcPr>
            <w:tcW w:w="7965" w:type="dxa"/>
          </w:tcPr>
          <w:p w14:paraId="478F8430" w14:textId="77777777" w:rsidR="00350190" w:rsidRPr="00821D54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67CEFB61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04BC897B" w14:textId="77777777" w:rsidTr="00E23D91">
        <w:tc>
          <w:tcPr>
            <w:tcW w:w="7965" w:type="dxa"/>
          </w:tcPr>
          <w:p w14:paraId="1C7DE44F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24AC6572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4FF2D699" w14:textId="77777777" w:rsidR="00350190" w:rsidRDefault="00350190" w:rsidP="00350190"/>
    <w:p w14:paraId="0202E73C" w14:textId="220A6EE3" w:rsidR="00350190" w:rsidRPr="00350190" w:rsidRDefault="00350190" w:rsidP="00350190">
      <w:pPr>
        <w:pStyle w:val="berschrift3"/>
        <w:rPr>
          <w:rFonts w:cs="Arial"/>
        </w:rPr>
      </w:pPr>
      <w:bookmarkStart w:id="36" w:name="_Toc165638436"/>
      <w:bookmarkStart w:id="37" w:name="_Toc206599754"/>
      <w:r w:rsidRPr="0045144A">
        <w:rPr>
          <w:rFonts w:cs="Arial"/>
        </w:rPr>
        <w:t>Anordnungsplanung/Rohrleitungsplanung</w:t>
      </w:r>
      <w:bookmarkEnd w:id="36"/>
      <w:bookmarkEnd w:id="37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499466A4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8A97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99A0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696B8A23" w14:textId="77777777" w:rsidTr="00E23D91">
        <w:tc>
          <w:tcPr>
            <w:tcW w:w="7965" w:type="dxa"/>
          </w:tcPr>
          <w:p w14:paraId="5D328169" w14:textId="77777777" w:rsidR="00350190" w:rsidRPr="00821D54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759B7F32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53B01D78" w14:textId="77777777" w:rsidTr="00E23D91">
        <w:tc>
          <w:tcPr>
            <w:tcW w:w="7965" w:type="dxa"/>
          </w:tcPr>
          <w:p w14:paraId="5D9F4CFC" w14:textId="77777777" w:rsidR="00350190" w:rsidRPr="00821D54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43594B72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658DBD73" w14:textId="77777777" w:rsidTr="00E23D91">
        <w:tc>
          <w:tcPr>
            <w:tcW w:w="7965" w:type="dxa"/>
          </w:tcPr>
          <w:p w14:paraId="26676242" w14:textId="77777777" w:rsidR="00350190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67313366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09A9C61D" w14:textId="77777777" w:rsidR="00350190" w:rsidRDefault="00350190" w:rsidP="00350190"/>
    <w:p w14:paraId="1F3939FF" w14:textId="673F8EB5" w:rsidR="00350190" w:rsidRPr="00350190" w:rsidRDefault="00350190" w:rsidP="00350190">
      <w:pPr>
        <w:pStyle w:val="berschrift3"/>
        <w:rPr>
          <w:rFonts w:cs="Arial"/>
        </w:rPr>
      </w:pPr>
      <w:bookmarkStart w:id="38" w:name="_Toc165638437"/>
      <w:bookmarkStart w:id="39" w:name="_Toc206599755"/>
      <w:r w:rsidRPr="00696D18">
        <w:t>Elektrotechnik</w:t>
      </w:r>
      <w:bookmarkEnd w:id="38"/>
      <w:bookmarkEnd w:id="39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6CD397FF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B8F6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A097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292AC985" w14:textId="77777777" w:rsidTr="00E23D91">
        <w:tc>
          <w:tcPr>
            <w:tcW w:w="7965" w:type="dxa"/>
          </w:tcPr>
          <w:p w14:paraId="0C7AF4FF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641588B7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2EFE6CCF" w14:textId="77777777" w:rsidTr="00E23D91">
        <w:tc>
          <w:tcPr>
            <w:tcW w:w="7965" w:type="dxa"/>
          </w:tcPr>
          <w:p w14:paraId="6981C283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32101B92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71A10096" w14:textId="77777777" w:rsidR="00350190" w:rsidRDefault="00350190" w:rsidP="00350190"/>
    <w:p w14:paraId="4DA72665" w14:textId="75D4A6DE" w:rsidR="00350190" w:rsidRPr="00350190" w:rsidRDefault="00350190" w:rsidP="00350190">
      <w:pPr>
        <w:pStyle w:val="berschrift3"/>
        <w:rPr>
          <w:rFonts w:cs="Arial"/>
        </w:rPr>
      </w:pPr>
      <w:bookmarkStart w:id="40" w:name="_Toc165638438"/>
      <w:bookmarkStart w:id="41" w:name="_Toc206599756"/>
      <w:r w:rsidRPr="00696D18">
        <w:t>Leittechnik</w:t>
      </w:r>
      <w:bookmarkEnd w:id="40"/>
      <w:bookmarkEnd w:id="41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7873637D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DB18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D87F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52A5F72E" w14:textId="77777777" w:rsidTr="00E23D91">
        <w:tc>
          <w:tcPr>
            <w:tcW w:w="7965" w:type="dxa"/>
          </w:tcPr>
          <w:p w14:paraId="7DBCAD10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4A484C5A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384C6CD9" w14:textId="77777777" w:rsidTr="00E23D91">
        <w:tc>
          <w:tcPr>
            <w:tcW w:w="7965" w:type="dxa"/>
          </w:tcPr>
          <w:p w14:paraId="44087B6C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1473C4AA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0F4A9134" w14:textId="3A4F12FB" w:rsidR="00350190" w:rsidRPr="0045144A" w:rsidRDefault="00350190" w:rsidP="00350190">
      <w:pPr>
        <w:pStyle w:val="berschrift2"/>
      </w:pPr>
      <w:bookmarkStart w:id="42" w:name="_Toc165638439"/>
      <w:bookmarkStart w:id="43" w:name="_Toc206599757"/>
      <w:r w:rsidRPr="00696D18">
        <w:t>Sonstiges</w:t>
      </w:r>
      <w:bookmarkEnd w:id="42"/>
      <w:bookmarkEnd w:id="43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14059F0C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3AE1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8C0D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31CE3CAA" w14:textId="77777777" w:rsidTr="00E23D91">
        <w:tc>
          <w:tcPr>
            <w:tcW w:w="7965" w:type="dxa"/>
          </w:tcPr>
          <w:p w14:paraId="36B35E69" w14:textId="77777777" w:rsidR="00350190" w:rsidRPr="00FF2163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1A39ADD3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7CDA2AB0" w14:textId="77777777" w:rsidTr="00E23D91">
        <w:tc>
          <w:tcPr>
            <w:tcW w:w="7965" w:type="dxa"/>
          </w:tcPr>
          <w:p w14:paraId="4FFA0466" w14:textId="77777777" w:rsidR="00350190" w:rsidRPr="00821D54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45879133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2C631FB0" w14:textId="77777777" w:rsidR="00350190" w:rsidRDefault="00350190" w:rsidP="00350190">
      <w:pPr>
        <w:pStyle w:val="berschrift1"/>
      </w:pPr>
      <w:bookmarkStart w:id="44" w:name="_Toc165638440"/>
      <w:bookmarkStart w:id="45" w:name="_Toc206599758"/>
      <w:r w:rsidRPr="00696D18">
        <w:lastRenderedPageBreak/>
        <w:t>Chancen</w:t>
      </w:r>
      <w:bookmarkEnd w:id="44"/>
      <w:bookmarkEnd w:id="45"/>
    </w:p>
    <w:p w14:paraId="6E91C9C5" w14:textId="5307DD83" w:rsidR="00350190" w:rsidRPr="0045144A" w:rsidRDefault="00350190" w:rsidP="00350190">
      <w:pPr>
        <w:pStyle w:val="berschrift2"/>
      </w:pPr>
      <w:bookmarkStart w:id="46" w:name="_Toc165638441"/>
      <w:bookmarkStart w:id="47" w:name="_Toc206599759"/>
      <w:r w:rsidRPr="00696D18">
        <w:t>Terminliche Chancen</w:t>
      </w:r>
      <w:bookmarkEnd w:id="46"/>
      <w:bookmarkEnd w:id="47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27F279FC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8B11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F8CC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03A2FC62" w14:textId="77777777" w:rsidTr="00E23D91">
        <w:tc>
          <w:tcPr>
            <w:tcW w:w="7965" w:type="dxa"/>
          </w:tcPr>
          <w:p w14:paraId="1C3E8427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25608A36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5D2E866F" w14:textId="77777777" w:rsidTr="00E23D91">
        <w:tc>
          <w:tcPr>
            <w:tcW w:w="7965" w:type="dxa"/>
          </w:tcPr>
          <w:p w14:paraId="1EB8E903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36CFCE6A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5CE82691" w14:textId="77777777" w:rsidR="00350190" w:rsidRPr="00696D18" w:rsidRDefault="00350190" w:rsidP="00350190"/>
    <w:p w14:paraId="4960CF19" w14:textId="2D6254DE" w:rsidR="00350190" w:rsidRPr="0045144A" w:rsidRDefault="00350190" w:rsidP="00350190">
      <w:pPr>
        <w:pStyle w:val="berschrift2"/>
      </w:pPr>
      <w:bookmarkStart w:id="48" w:name="_Toc165638442"/>
      <w:bookmarkStart w:id="49" w:name="_Toc206599760"/>
      <w:r w:rsidRPr="00696D18">
        <w:t>Kostentechnische Chancen</w:t>
      </w:r>
      <w:bookmarkEnd w:id="48"/>
      <w:bookmarkEnd w:id="49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1EA14A61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D4B1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3F46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495C7653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3F16" w14:textId="77777777" w:rsidR="00350190" w:rsidRPr="00821D54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EC48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59FCB014" w14:textId="77777777" w:rsidTr="00E23D91">
        <w:tc>
          <w:tcPr>
            <w:tcW w:w="7965" w:type="dxa"/>
          </w:tcPr>
          <w:p w14:paraId="7B3424C4" w14:textId="77777777" w:rsidR="00350190" w:rsidRPr="00821D54" w:rsidRDefault="00350190" w:rsidP="00E23D91">
            <w:pPr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1A737282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785E6203" w14:textId="77777777" w:rsidR="00350190" w:rsidRDefault="00350190" w:rsidP="00350190">
      <w:pPr>
        <w:pStyle w:val="berschrift1"/>
      </w:pPr>
      <w:bookmarkStart w:id="50" w:name="_Toc165638443"/>
      <w:bookmarkStart w:id="51" w:name="_Toc206599761"/>
      <w:r w:rsidRPr="00696D18">
        <w:t>Risiken</w:t>
      </w:r>
      <w:bookmarkEnd w:id="50"/>
      <w:bookmarkEnd w:id="51"/>
    </w:p>
    <w:p w14:paraId="3A8ABE8D" w14:textId="1182E078" w:rsidR="00350190" w:rsidRPr="0045144A" w:rsidRDefault="00350190" w:rsidP="00350190">
      <w:pPr>
        <w:pStyle w:val="berschrift2"/>
      </w:pPr>
      <w:bookmarkStart w:id="52" w:name="_Toc165638444"/>
      <w:bookmarkStart w:id="53" w:name="_Toc206599762"/>
      <w:r w:rsidRPr="00696D18">
        <w:t>Terminrelevante Risiken</w:t>
      </w:r>
      <w:bookmarkEnd w:id="52"/>
      <w:bookmarkEnd w:id="53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09F81C6F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8E4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4295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7CBF8437" w14:textId="77777777" w:rsidTr="00E23D91">
        <w:tc>
          <w:tcPr>
            <w:tcW w:w="7965" w:type="dxa"/>
          </w:tcPr>
          <w:p w14:paraId="0E677AAF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32DA536E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1EE7B78D" w14:textId="77777777" w:rsidTr="00E23D91">
        <w:tc>
          <w:tcPr>
            <w:tcW w:w="7965" w:type="dxa"/>
          </w:tcPr>
          <w:p w14:paraId="5A402957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6A7ED614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3A79607C" w14:textId="77777777" w:rsidR="00350190" w:rsidRPr="00696D18" w:rsidRDefault="00350190" w:rsidP="00350190"/>
    <w:p w14:paraId="4214EEED" w14:textId="58A670B1" w:rsidR="00350190" w:rsidRPr="0045144A" w:rsidRDefault="00350190" w:rsidP="00350190">
      <w:pPr>
        <w:pStyle w:val="berschrift2"/>
      </w:pPr>
      <w:bookmarkStart w:id="54" w:name="_Toc165638445"/>
      <w:bookmarkStart w:id="55" w:name="_Toc206599763"/>
      <w:r w:rsidRPr="00696D18">
        <w:t>Kostenrelevante Risiken</w:t>
      </w:r>
      <w:bookmarkEnd w:id="54"/>
      <w:bookmarkEnd w:id="55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0E56BCC4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CF84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D77E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4318FEB6" w14:textId="77777777" w:rsidTr="00E23D91">
        <w:tc>
          <w:tcPr>
            <w:tcW w:w="7965" w:type="dxa"/>
          </w:tcPr>
          <w:p w14:paraId="30946353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47B342DD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5D47984A" w14:textId="77777777" w:rsidTr="00E23D91">
        <w:tc>
          <w:tcPr>
            <w:tcW w:w="7965" w:type="dxa"/>
          </w:tcPr>
          <w:p w14:paraId="30F07192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1341C5A2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1EAA30D1" w14:textId="77777777" w:rsidR="00350190" w:rsidRDefault="00350190" w:rsidP="00350190"/>
    <w:p w14:paraId="3CCB430C" w14:textId="77777777" w:rsidR="005D55CF" w:rsidRDefault="005D55CF">
      <w:pPr>
        <w:spacing w:after="200"/>
        <w:jc w:val="left"/>
        <w:rPr>
          <w:rFonts w:eastAsiaTheme="majorEastAsia" w:cstheme="majorBidi"/>
          <w:b/>
          <w:bCs/>
          <w:sz w:val="28"/>
          <w:szCs w:val="28"/>
        </w:rPr>
      </w:pPr>
      <w:bookmarkStart w:id="56" w:name="_Toc165638446"/>
      <w:bookmarkStart w:id="57" w:name="_Toc206599764"/>
      <w:r>
        <w:br w:type="page"/>
      </w:r>
    </w:p>
    <w:p w14:paraId="27DFBDCC" w14:textId="5DD7D9CC" w:rsidR="00350190" w:rsidRDefault="00350190" w:rsidP="00350190">
      <w:pPr>
        <w:pStyle w:val="berschrift1"/>
      </w:pPr>
      <w:r w:rsidRPr="0096559B">
        <w:lastRenderedPageBreak/>
        <w:t>Termin</w:t>
      </w:r>
      <w:r>
        <w:t>planung</w:t>
      </w:r>
      <w:bookmarkEnd w:id="56"/>
      <w:bookmarkEnd w:id="57"/>
    </w:p>
    <w:p w14:paraId="6730D7F2" w14:textId="77777777" w:rsidR="00350190" w:rsidRDefault="00350190" w:rsidP="00350190">
      <w:r>
        <w:t>Siehe Anhang</w:t>
      </w:r>
    </w:p>
    <w:p w14:paraId="57D94C02" w14:textId="77777777" w:rsidR="00350190" w:rsidRDefault="00350190" w:rsidP="00350190">
      <w:pPr>
        <w:rPr>
          <w:rFonts w:cs="Arial"/>
          <w:kern w:val="32"/>
        </w:rPr>
      </w:pPr>
    </w:p>
    <w:p w14:paraId="0FE87B9B" w14:textId="77777777" w:rsidR="00350190" w:rsidRDefault="00350190">
      <w:pPr>
        <w:spacing w:after="200"/>
        <w:jc w:val="left"/>
        <w:rPr>
          <w:rFonts w:eastAsiaTheme="majorEastAsia" w:cstheme="majorBidi"/>
          <w:b/>
          <w:bCs/>
          <w:sz w:val="28"/>
          <w:szCs w:val="28"/>
        </w:rPr>
      </w:pPr>
      <w:bookmarkStart w:id="58" w:name="_Toc165638447"/>
      <w:r>
        <w:br w:type="page"/>
      </w:r>
    </w:p>
    <w:p w14:paraId="4645D48C" w14:textId="6E17536D" w:rsidR="00350190" w:rsidRDefault="00350190" w:rsidP="00350190">
      <w:pPr>
        <w:pStyle w:val="berschrift1"/>
      </w:pPr>
      <w:bookmarkStart w:id="59" w:name="_Toc206599765"/>
      <w:r>
        <w:lastRenderedPageBreak/>
        <w:t>Projektübersicht</w:t>
      </w:r>
      <w:bookmarkEnd w:id="58"/>
      <w:bookmarkEnd w:id="59"/>
    </w:p>
    <w:p w14:paraId="76CDF135" w14:textId="2ADC36B0" w:rsidR="00350190" w:rsidRDefault="00350190" w:rsidP="00350190">
      <w:pPr>
        <w:pStyle w:val="berschrift2"/>
      </w:pPr>
      <w:bookmarkStart w:id="60" w:name="_Toc165638448"/>
      <w:bookmarkStart w:id="61" w:name="_Toc206599766"/>
      <w:r w:rsidRPr="00547CE7">
        <w:t>Kostensituation (Mehrungen, Nachträge)</w:t>
      </w:r>
      <w:bookmarkEnd w:id="60"/>
      <w:bookmarkEnd w:id="61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528"/>
        <w:gridCol w:w="1560"/>
        <w:gridCol w:w="1952"/>
      </w:tblGrid>
      <w:tr w:rsidR="005D55CF" w:rsidRPr="0096559B" w14:paraId="5B7EBA79" w14:textId="77777777" w:rsidTr="005D55CF"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4EDE77EA" w14:textId="03A823E9" w:rsidR="005D55CF" w:rsidRPr="005D55CF" w:rsidRDefault="005D55CF" w:rsidP="005D55CF">
            <w:pPr>
              <w:spacing w:before="60" w:after="60"/>
              <w:rPr>
                <w:rFonts w:cs="Arial"/>
              </w:rPr>
            </w:pPr>
            <w:r w:rsidRPr="005D55CF">
              <w:rPr>
                <w:rFonts w:cs="Arial"/>
              </w:rPr>
              <w:t>Nr</w:t>
            </w:r>
            <w:r>
              <w:rPr>
                <w:rFonts w:cs="Arial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47AB2180" w14:textId="2C73F44B" w:rsidR="005D55CF" w:rsidRPr="005D55CF" w:rsidRDefault="005D55CF" w:rsidP="005D55CF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Beschreibung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35AC0012" w14:textId="4D869E8E" w:rsidR="005D55CF" w:rsidRPr="005D55CF" w:rsidRDefault="005D55CF" w:rsidP="005D55CF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Los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228B77C6" w14:textId="3A1C330C" w:rsidR="005D55CF" w:rsidRPr="0045144A" w:rsidRDefault="005D55CF" w:rsidP="008D70B3">
            <w:p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Aufwand (netto)</w:t>
            </w:r>
          </w:p>
        </w:tc>
      </w:tr>
      <w:tr w:rsidR="005D55CF" w:rsidRPr="0096559B" w14:paraId="2F95966B" w14:textId="77777777" w:rsidTr="005D55CF"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B573F07" w14:textId="77777777" w:rsidR="005D55CF" w:rsidRPr="0096559B" w:rsidRDefault="005D55CF" w:rsidP="008D70B3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3D19E987" w14:textId="77777777" w:rsidR="005D55CF" w:rsidRPr="0096559B" w:rsidRDefault="005D55CF" w:rsidP="008D70B3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7C4A21A" w14:textId="25E19D2B" w:rsidR="005D55CF" w:rsidRPr="0096559B" w:rsidRDefault="005D55CF" w:rsidP="008D70B3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14:paraId="3D8B99BC" w14:textId="77777777" w:rsidR="005D55CF" w:rsidRPr="0096559B" w:rsidRDefault="005D55CF" w:rsidP="008D70B3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5D55CF" w:rsidRPr="0096559B" w14:paraId="575DDE82" w14:textId="77777777" w:rsidTr="005D55CF"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5ADE73F1" w14:textId="77777777" w:rsidR="005D55CF" w:rsidRPr="0096559B" w:rsidRDefault="005D55CF" w:rsidP="008D70B3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2312DE29" w14:textId="77777777" w:rsidR="005D55CF" w:rsidRPr="0096559B" w:rsidRDefault="005D55CF" w:rsidP="008D70B3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8B84789" w14:textId="1ACD8E72" w:rsidR="005D55CF" w:rsidRPr="0096559B" w:rsidRDefault="005D55CF" w:rsidP="008D70B3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14:paraId="709D233D" w14:textId="77777777" w:rsidR="005D55CF" w:rsidRPr="0096559B" w:rsidRDefault="005D55CF" w:rsidP="008D70B3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5D55CF" w:rsidRPr="0096559B" w14:paraId="6E29AE44" w14:textId="77777777" w:rsidTr="005D55CF"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446C4873" w14:textId="77777777" w:rsidR="005D55CF" w:rsidRPr="0096559B" w:rsidRDefault="005D55CF" w:rsidP="008D70B3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09243D18" w14:textId="77777777" w:rsidR="005D55CF" w:rsidRPr="0096559B" w:rsidRDefault="005D55CF" w:rsidP="008D70B3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E4888FA" w14:textId="77777777" w:rsidR="005D55CF" w:rsidRPr="0096559B" w:rsidRDefault="005D55CF" w:rsidP="008D70B3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14:paraId="4FBBAEB1" w14:textId="77777777" w:rsidR="005D55CF" w:rsidRPr="0096559B" w:rsidRDefault="005D55CF" w:rsidP="008D70B3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5D55CF" w:rsidRPr="0096559B" w14:paraId="33715EA4" w14:textId="77777777" w:rsidTr="005D55CF"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14:paraId="36E26F02" w14:textId="77777777" w:rsidR="005D55CF" w:rsidRPr="0096559B" w:rsidRDefault="005D55CF" w:rsidP="008D70B3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27C977C5" w14:textId="77777777" w:rsidR="005D55CF" w:rsidRPr="0096559B" w:rsidRDefault="005D55CF" w:rsidP="008D70B3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77048473" w14:textId="77777777" w:rsidR="005D55CF" w:rsidRPr="0096559B" w:rsidRDefault="005D55CF" w:rsidP="008D70B3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14:paraId="035A1F59" w14:textId="77777777" w:rsidR="005D55CF" w:rsidRPr="0096559B" w:rsidRDefault="005D55CF" w:rsidP="008D70B3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14F88307" w14:textId="77777777" w:rsidR="005D55CF" w:rsidRPr="0045144A" w:rsidRDefault="005D55CF" w:rsidP="00350190"/>
    <w:p w14:paraId="2D19B788" w14:textId="55C3E113" w:rsidR="00350190" w:rsidRDefault="00350190" w:rsidP="00350190">
      <w:pPr>
        <w:pStyle w:val="berschrift2"/>
      </w:pPr>
      <w:bookmarkStart w:id="62" w:name="_Toc165638449"/>
      <w:bookmarkStart w:id="63" w:name="_Toc206599767"/>
      <w:r w:rsidRPr="00547CE7">
        <w:t>Status Zahlungsplan</w:t>
      </w:r>
      <w:bookmarkEnd w:id="62"/>
      <w:bookmarkEnd w:id="63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6C8C8100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A34A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147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7899B1DE" w14:textId="77777777" w:rsidTr="00E23D91">
        <w:tc>
          <w:tcPr>
            <w:tcW w:w="7965" w:type="dxa"/>
          </w:tcPr>
          <w:p w14:paraId="653DBF87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0CE998DB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1BE02670" w14:textId="77777777" w:rsidTr="00E23D91">
        <w:tc>
          <w:tcPr>
            <w:tcW w:w="7965" w:type="dxa"/>
          </w:tcPr>
          <w:p w14:paraId="3B498736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0ED4FC4F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0F67F17C" w14:textId="77777777" w:rsidR="00350190" w:rsidRDefault="00350190" w:rsidP="00350190"/>
    <w:p w14:paraId="3DA91F03" w14:textId="00FCAB85" w:rsidR="00350190" w:rsidRPr="0045144A" w:rsidRDefault="00350190" w:rsidP="00350190">
      <w:pPr>
        <w:pStyle w:val="berschrift2"/>
      </w:pPr>
      <w:bookmarkStart w:id="64" w:name="_Toc165638450"/>
      <w:bookmarkStart w:id="65" w:name="_Toc206599768"/>
      <w:r w:rsidRPr="00547CE7">
        <w:t>Relevante technische Änderungen</w:t>
      </w:r>
      <w:bookmarkEnd w:id="64"/>
      <w:bookmarkEnd w:id="65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7036FD78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7B83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2269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611EEFC2" w14:textId="77777777" w:rsidTr="00E23D91">
        <w:tc>
          <w:tcPr>
            <w:tcW w:w="7965" w:type="dxa"/>
          </w:tcPr>
          <w:p w14:paraId="08A6D0F2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02AA7A35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5D647AC4" w14:textId="77777777" w:rsidTr="00E23D91">
        <w:tc>
          <w:tcPr>
            <w:tcW w:w="7965" w:type="dxa"/>
          </w:tcPr>
          <w:p w14:paraId="7AE0E1A2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203CF3DF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72C6995A" w14:textId="77777777" w:rsidR="00350190" w:rsidRPr="0045144A" w:rsidRDefault="00350190" w:rsidP="00350190"/>
    <w:p w14:paraId="431CD8B4" w14:textId="6D770589" w:rsidR="00350190" w:rsidRPr="0045144A" w:rsidRDefault="00350190" w:rsidP="00350190">
      <w:pPr>
        <w:pStyle w:val="berschrift2"/>
      </w:pPr>
      <w:bookmarkStart w:id="66" w:name="_Toc165638451"/>
      <w:bookmarkStart w:id="67" w:name="_Toc206599769"/>
      <w:r w:rsidRPr="00547CE7">
        <w:t>Relevante organisatorische Änderungen</w:t>
      </w:r>
      <w:bookmarkEnd w:id="66"/>
      <w:bookmarkEnd w:id="67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4158FD85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416A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590D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7670B1E1" w14:textId="77777777" w:rsidTr="00E23D91">
        <w:tc>
          <w:tcPr>
            <w:tcW w:w="7965" w:type="dxa"/>
          </w:tcPr>
          <w:p w14:paraId="0E02C132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1ABA4188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66A504C1" w14:textId="77777777" w:rsidTr="00E23D91">
        <w:tc>
          <w:tcPr>
            <w:tcW w:w="7965" w:type="dxa"/>
          </w:tcPr>
          <w:p w14:paraId="5C64FCC6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29421179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63B449FC" w14:textId="77777777" w:rsidR="00350190" w:rsidRPr="0045144A" w:rsidRDefault="00350190" w:rsidP="00350190"/>
    <w:p w14:paraId="5D07B60D" w14:textId="79C74E64" w:rsidR="00350190" w:rsidRPr="0045144A" w:rsidRDefault="00350190" w:rsidP="00350190">
      <w:pPr>
        <w:pStyle w:val="berschrift2"/>
      </w:pPr>
      <w:bookmarkStart w:id="68" w:name="_Toc165638452"/>
      <w:bookmarkStart w:id="69" w:name="_Toc206599770"/>
      <w:r w:rsidRPr="00547CE7">
        <w:t>Relevante sonstige Änderungen</w:t>
      </w:r>
      <w:bookmarkEnd w:id="68"/>
      <w:bookmarkEnd w:id="69"/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5"/>
        <w:gridCol w:w="1671"/>
      </w:tblGrid>
      <w:tr w:rsidR="00350190" w:rsidRPr="0096559B" w14:paraId="6318B9DF" w14:textId="77777777" w:rsidTr="00E23D91"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08C3" w14:textId="77777777" w:rsidR="00350190" w:rsidRPr="0045144A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D3DE" w14:textId="77777777" w:rsidR="00350190" w:rsidRPr="0045144A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5144A">
              <w:rPr>
                <w:rFonts w:cs="Arial"/>
                <w:sz w:val="20"/>
                <w:szCs w:val="20"/>
              </w:rPr>
              <w:t>Bemerkungen</w:t>
            </w:r>
          </w:p>
        </w:tc>
      </w:tr>
      <w:tr w:rsidR="00350190" w:rsidRPr="0096559B" w14:paraId="42C52F9D" w14:textId="77777777" w:rsidTr="00E23D91">
        <w:tc>
          <w:tcPr>
            <w:tcW w:w="7965" w:type="dxa"/>
          </w:tcPr>
          <w:p w14:paraId="469F9221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72B5C7F6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350190" w:rsidRPr="0096559B" w14:paraId="185AF368" w14:textId="77777777" w:rsidTr="00E23D91">
        <w:tc>
          <w:tcPr>
            <w:tcW w:w="7965" w:type="dxa"/>
          </w:tcPr>
          <w:p w14:paraId="21C06EA2" w14:textId="77777777" w:rsidR="00350190" w:rsidRPr="0096559B" w:rsidRDefault="00350190" w:rsidP="00E23D91">
            <w:pPr>
              <w:pStyle w:val="Listenabsatz"/>
              <w:spacing w:before="60" w:after="60"/>
              <w:rPr>
                <w:rFonts w:cs="Arial"/>
              </w:rPr>
            </w:pPr>
          </w:p>
        </w:tc>
        <w:tc>
          <w:tcPr>
            <w:tcW w:w="1671" w:type="dxa"/>
          </w:tcPr>
          <w:p w14:paraId="6E60F319" w14:textId="77777777" w:rsidR="00350190" w:rsidRPr="0096559B" w:rsidRDefault="00350190" w:rsidP="00E23D91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</w:tbl>
    <w:p w14:paraId="362FD9F8" w14:textId="17BC04C8" w:rsidR="00350190" w:rsidRDefault="00350190" w:rsidP="00350190">
      <w:pPr>
        <w:rPr>
          <w:rFonts w:cs="Arial"/>
        </w:rPr>
      </w:pPr>
      <w:r>
        <w:rPr>
          <w:rFonts w:cs="Arial"/>
        </w:rPr>
        <w:lastRenderedPageBreak/>
        <w:t>Anhänge:</w:t>
      </w:r>
    </w:p>
    <w:p w14:paraId="23F660C6" w14:textId="77777777" w:rsidR="0086604F" w:rsidRPr="00C142A6" w:rsidRDefault="0086604F" w:rsidP="0086604F">
      <w:pPr>
        <w:rPr>
          <w:rFonts w:cs="Arial"/>
        </w:rPr>
      </w:pPr>
    </w:p>
    <w:sectPr w:rsidR="0086604F" w:rsidRPr="00C142A6" w:rsidSect="00E101F8">
      <w:headerReference w:type="default" r:id="rId11"/>
      <w:footerReference w:type="default" r:id="rId12"/>
      <w:pgSz w:w="11906" w:h="16838" w:code="9"/>
      <w:pgMar w:top="1134" w:right="1418" w:bottom="1134" w:left="1418" w:header="1075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864E3" w14:textId="77777777" w:rsidR="009D36AD" w:rsidRDefault="009D36AD" w:rsidP="00B34F39">
      <w:pPr>
        <w:spacing w:after="0" w:line="240" w:lineRule="auto"/>
      </w:pPr>
      <w:r>
        <w:separator/>
      </w:r>
    </w:p>
  </w:endnote>
  <w:endnote w:type="continuationSeparator" w:id="0">
    <w:p w14:paraId="20A59F7B" w14:textId="77777777" w:rsidR="009D36AD" w:rsidRDefault="009D36AD" w:rsidP="00B34F39">
      <w:pPr>
        <w:spacing w:after="0" w:line="240" w:lineRule="auto"/>
      </w:pPr>
      <w:r>
        <w:continuationSeparator/>
      </w:r>
    </w:p>
  </w:endnote>
  <w:endnote w:type="continuationNotice" w:id="1">
    <w:p w14:paraId="221F766D" w14:textId="77777777" w:rsidR="009D36AD" w:rsidRDefault="009D36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43"/>
      <w:gridCol w:w="5670"/>
      <w:gridCol w:w="1843"/>
    </w:tblGrid>
    <w:tr w:rsidR="00356199" w:rsidRPr="009228E3" w14:paraId="0E7C37D1" w14:textId="77777777" w:rsidTr="00C142A6">
      <w:trPr>
        <w:trHeight w:val="567"/>
        <w:jc w:val="center"/>
      </w:trPr>
      <w:tc>
        <w:tcPr>
          <w:tcW w:w="1843" w:type="dxa"/>
          <w:vAlign w:val="center"/>
        </w:tcPr>
        <w:p w14:paraId="140814F3" w14:textId="4A9F075E" w:rsidR="007E52B0" w:rsidRPr="009228E3" w:rsidRDefault="00D52FAB" w:rsidP="00D52FAB">
          <w:pPr>
            <w:pStyle w:val="Fuzeile"/>
            <w:jc w:val="left"/>
            <w:rPr>
              <w:rFonts w:cs="Arial"/>
              <w:sz w:val="18"/>
              <w:szCs w:val="18"/>
            </w:rPr>
          </w:pPr>
          <w:r w:rsidRPr="009228E3">
            <w:rPr>
              <w:rFonts w:cs="Arial"/>
              <w:sz w:val="18"/>
              <w:szCs w:val="18"/>
            </w:rPr>
            <w:t xml:space="preserve">Rev.: </w:t>
          </w:r>
        </w:p>
      </w:tc>
      <w:tc>
        <w:tcPr>
          <w:tcW w:w="5670" w:type="dxa"/>
          <w:vAlign w:val="center"/>
        </w:tcPr>
        <w:p w14:paraId="75CB61E0" w14:textId="1FDC2F04" w:rsidR="00C142A6" w:rsidRPr="009228E3" w:rsidRDefault="00D52FAB" w:rsidP="00C142A6">
          <w:pPr>
            <w:pStyle w:val="Fuzeile"/>
            <w:jc w:val="center"/>
            <w:rPr>
              <w:rFonts w:cs="Arial"/>
              <w:sz w:val="18"/>
              <w:szCs w:val="18"/>
            </w:rPr>
          </w:pPr>
          <w:r w:rsidRPr="009228E3">
            <w:rPr>
              <w:rFonts w:cs="Arial"/>
              <w:noProof/>
              <w:sz w:val="18"/>
              <w:szCs w:val="18"/>
            </w:rPr>
            <w:fldChar w:fldCharType="begin"/>
          </w:r>
          <w:r w:rsidRPr="009228E3">
            <w:rPr>
              <w:rFonts w:cs="Arial"/>
              <w:noProof/>
              <w:sz w:val="18"/>
              <w:szCs w:val="18"/>
            </w:rPr>
            <w:instrText xml:space="preserve"> FILENAME \* MERGEFORMAT </w:instrText>
          </w:r>
          <w:r w:rsidRPr="009228E3">
            <w:rPr>
              <w:rFonts w:cs="Arial"/>
              <w:noProof/>
              <w:sz w:val="18"/>
              <w:szCs w:val="18"/>
            </w:rPr>
            <w:fldChar w:fldCharType="separate"/>
          </w:r>
          <w:r w:rsidR="001108F8">
            <w:rPr>
              <w:rFonts w:cs="Arial"/>
              <w:noProof/>
              <w:sz w:val="18"/>
              <w:szCs w:val="18"/>
            </w:rPr>
            <w:t>T0&amp;AAB010-001000_Vorlage_Deckblatt_Word</w:t>
          </w:r>
          <w:r w:rsidRPr="009228E3">
            <w:rPr>
              <w:rFonts w:cs="Arial"/>
              <w:noProof/>
              <w:sz w:val="18"/>
              <w:szCs w:val="18"/>
            </w:rPr>
            <w:fldChar w:fldCharType="end"/>
          </w:r>
        </w:p>
      </w:tc>
      <w:tc>
        <w:tcPr>
          <w:tcW w:w="1843" w:type="dxa"/>
          <w:vAlign w:val="center"/>
        </w:tcPr>
        <w:p w14:paraId="6273C5E8" w14:textId="1DEC92B1" w:rsidR="00C142A6" w:rsidRPr="009228E3" w:rsidRDefault="00356199" w:rsidP="00C142A6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9228E3">
            <w:rPr>
              <w:rFonts w:cs="Arial"/>
              <w:sz w:val="18"/>
              <w:szCs w:val="18"/>
            </w:rPr>
            <w:t xml:space="preserve">Seite </w:t>
          </w:r>
          <w:r w:rsidRPr="009228E3">
            <w:rPr>
              <w:rFonts w:cs="Arial"/>
              <w:sz w:val="18"/>
              <w:szCs w:val="18"/>
            </w:rPr>
            <w:fldChar w:fldCharType="begin"/>
          </w:r>
          <w:r w:rsidRPr="009228E3">
            <w:rPr>
              <w:rFonts w:cs="Arial"/>
              <w:sz w:val="18"/>
              <w:szCs w:val="18"/>
            </w:rPr>
            <w:instrText>PAGE  \* Arabic  \* MERGEFORMAT</w:instrText>
          </w:r>
          <w:r w:rsidRPr="009228E3">
            <w:rPr>
              <w:rFonts w:cs="Arial"/>
              <w:sz w:val="18"/>
              <w:szCs w:val="18"/>
            </w:rPr>
            <w:fldChar w:fldCharType="separate"/>
          </w:r>
          <w:r w:rsidRPr="009228E3">
            <w:rPr>
              <w:rFonts w:cs="Arial"/>
              <w:noProof/>
              <w:sz w:val="18"/>
              <w:szCs w:val="18"/>
            </w:rPr>
            <w:t>4</w:t>
          </w:r>
          <w:r w:rsidRPr="009228E3">
            <w:rPr>
              <w:rFonts w:cs="Arial"/>
              <w:sz w:val="18"/>
              <w:szCs w:val="18"/>
            </w:rPr>
            <w:fldChar w:fldCharType="end"/>
          </w:r>
          <w:r w:rsidRPr="009228E3">
            <w:rPr>
              <w:rFonts w:cs="Arial"/>
              <w:sz w:val="18"/>
              <w:szCs w:val="18"/>
            </w:rPr>
            <w:t xml:space="preserve"> von </w:t>
          </w:r>
          <w:r w:rsidRPr="009228E3">
            <w:rPr>
              <w:rFonts w:cs="Arial"/>
              <w:sz w:val="18"/>
              <w:szCs w:val="18"/>
            </w:rPr>
            <w:fldChar w:fldCharType="begin"/>
          </w:r>
          <w:r w:rsidRPr="009228E3">
            <w:rPr>
              <w:rFonts w:cs="Arial"/>
              <w:sz w:val="18"/>
              <w:szCs w:val="18"/>
            </w:rPr>
            <w:instrText>NUMPAGES  \* Arabic  \* MERGEFORMAT</w:instrText>
          </w:r>
          <w:r w:rsidRPr="009228E3">
            <w:rPr>
              <w:rFonts w:cs="Arial"/>
              <w:sz w:val="18"/>
              <w:szCs w:val="18"/>
            </w:rPr>
            <w:fldChar w:fldCharType="separate"/>
          </w:r>
          <w:r w:rsidRPr="009228E3">
            <w:rPr>
              <w:rFonts w:cs="Arial"/>
              <w:noProof/>
              <w:sz w:val="18"/>
              <w:szCs w:val="18"/>
            </w:rPr>
            <w:t>6</w:t>
          </w:r>
          <w:r w:rsidRPr="009228E3">
            <w:rPr>
              <w:rFonts w:cs="Arial"/>
              <w:sz w:val="18"/>
              <w:szCs w:val="18"/>
            </w:rPr>
            <w:fldChar w:fldCharType="end"/>
          </w:r>
        </w:p>
      </w:tc>
    </w:tr>
  </w:tbl>
  <w:p w14:paraId="4E75FAEE" w14:textId="23A19065" w:rsidR="00541E65" w:rsidRPr="00C97476" w:rsidRDefault="00541E65" w:rsidP="00C2509B">
    <w:pPr>
      <w:pStyle w:val="Fuzeile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91C7A" w14:textId="77777777" w:rsidR="009D36AD" w:rsidRDefault="009D36AD" w:rsidP="00B34F39">
      <w:pPr>
        <w:spacing w:after="0" w:line="240" w:lineRule="auto"/>
      </w:pPr>
      <w:r>
        <w:separator/>
      </w:r>
    </w:p>
  </w:footnote>
  <w:footnote w:type="continuationSeparator" w:id="0">
    <w:p w14:paraId="05410C41" w14:textId="77777777" w:rsidR="009D36AD" w:rsidRDefault="009D36AD" w:rsidP="00B34F39">
      <w:pPr>
        <w:spacing w:after="0" w:line="240" w:lineRule="auto"/>
      </w:pPr>
      <w:r>
        <w:continuationSeparator/>
      </w:r>
    </w:p>
  </w:footnote>
  <w:footnote w:type="continuationNotice" w:id="1">
    <w:p w14:paraId="62AF08B9" w14:textId="77777777" w:rsidR="009D36AD" w:rsidRDefault="009D36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44"/>
      <w:gridCol w:w="1837"/>
      <w:gridCol w:w="1263"/>
      <w:gridCol w:w="3753"/>
      <w:gridCol w:w="703"/>
      <w:gridCol w:w="703"/>
      <w:gridCol w:w="703"/>
    </w:tblGrid>
    <w:tr w:rsidR="007C2C72" w:rsidRPr="00C142A6" w14:paraId="505D32EF" w14:textId="77777777" w:rsidTr="00FD4D8F">
      <w:trPr>
        <w:trHeight w:val="580"/>
        <w:jc w:val="center"/>
      </w:trPr>
      <w:tc>
        <w:tcPr>
          <w:tcW w:w="8188" w:type="dxa"/>
          <w:gridSpan w:val="4"/>
          <w:tcBorders>
            <w:bottom w:val="single" w:sz="4" w:space="0" w:color="auto"/>
          </w:tcBorders>
          <w:vAlign w:val="center"/>
        </w:tcPr>
        <w:p w14:paraId="6D2EBC9F" w14:textId="0006A83B" w:rsidR="007C2C72" w:rsidRPr="00C142A6" w:rsidRDefault="007C2C72" w:rsidP="00C142A6">
          <w:pPr>
            <w:spacing w:before="120"/>
            <w:ind w:right="249"/>
            <w:jc w:val="center"/>
            <w:rPr>
              <w:rFonts w:eastAsia="SimSun" w:cs="Arial"/>
              <w:sz w:val="28"/>
              <w:szCs w:val="28"/>
            </w:rPr>
          </w:pPr>
          <w:r w:rsidRPr="00C142A6">
            <w:rPr>
              <w:rFonts w:eastAsia="Times New Roman" w:cs="Arial"/>
              <w:sz w:val="28"/>
              <w:szCs w:val="28"/>
            </w:rPr>
            <w:t>Tiefengeothermie Potsdam</w:t>
          </w:r>
          <w:r w:rsidR="00790853">
            <w:rPr>
              <w:rFonts w:eastAsia="Times New Roman" w:cs="Arial"/>
              <w:sz w:val="28"/>
              <w:szCs w:val="28"/>
            </w:rPr>
            <w:t xml:space="preserve"> Standor</w:t>
          </w:r>
          <w:r w:rsidR="00F67381">
            <w:rPr>
              <w:rFonts w:eastAsia="Times New Roman" w:cs="Arial"/>
              <w:sz w:val="28"/>
              <w:szCs w:val="28"/>
            </w:rPr>
            <w:t xml:space="preserve">t </w:t>
          </w:r>
          <w:r w:rsidR="00790853">
            <w:rPr>
              <w:rFonts w:eastAsia="Times New Roman" w:cs="Arial"/>
              <w:sz w:val="28"/>
              <w:szCs w:val="28"/>
            </w:rPr>
            <w:t>Süd</w:t>
          </w:r>
          <w:r w:rsidR="00F67381">
            <w:rPr>
              <w:rFonts w:eastAsia="Times New Roman" w:cs="Arial"/>
              <w:sz w:val="28"/>
              <w:szCs w:val="28"/>
            </w:rPr>
            <w:t xml:space="preserve"> und Gartenstraße</w:t>
          </w:r>
        </w:p>
      </w:tc>
      <w:tc>
        <w:tcPr>
          <w:tcW w:w="709" w:type="dxa"/>
          <w:vMerge w:val="restart"/>
        </w:tcPr>
        <w:p w14:paraId="41CC9703" w14:textId="1A36BA93" w:rsidR="007C2C72" w:rsidRPr="00C142A6" w:rsidRDefault="00E101F8" w:rsidP="00E101F8">
          <w:pPr>
            <w:spacing w:before="120"/>
            <w:ind w:right="249"/>
            <w:jc w:val="right"/>
            <w:rPr>
              <w:rFonts w:cs="Arial"/>
              <w:b/>
              <w:noProof/>
            </w:rPr>
          </w:pPr>
          <w:r w:rsidRPr="00E101F8">
            <w:rPr>
              <w:rFonts w:cs="Arial"/>
              <w:b/>
              <w:noProof/>
            </w:rPr>
            <w:drawing>
              <wp:anchor distT="0" distB="0" distL="114300" distR="114300" simplePos="0" relativeHeight="251667456" behindDoc="0" locked="1" layoutInCell="1" allowOverlap="1" wp14:anchorId="35E76338" wp14:editId="7AEEAA04">
                <wp:simplePos x="0" y="0"/>
                <wp:positionH relativeFrom="column">
                  <wp:posOffset>-246380</wp:posOffset>
                </wp:positionH>
                <wp:positionV relativeFrom="paragraph">
                  <wp:posOffset>323850</wp:posOffset>
                </wp:positionV>
                <wp:extent cx="697230" cy="200660"/>
                <wp:effectExtent l="635" t="0" r="8255" b="8255"/>
                <wp:wrapNone/>
                <wp:docPr id="1255824598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rot="16200000">
                          <a:off x="0" y="0"/>
                          <a:ext cx="697230" cy="20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09" w:type="dxa"/>
          <w:vMerge w:val="restart"/>
          <w:tcBorders>
            <w:right w:val="single" w:sz="4" w:space="0" w:color="auto"/>
          </w:tcBorders>
        </w:tcPr>
        <w:p w14:paraId="35070477" w14:textId="01522247" w:rsidR="007C2C72" w:rsidRPr="00C142A6" w:rsidRDefault="007C2C72" w:rsidP="00C142A6">
          <w:pPr>
            <w:spacing w:before="120"/>
            <w:ind w:right="249"/>
            <w:rPr>
              <w:rFonts w:cs="Arial"/>
              <w:b/>
              <w:noProof/>
            </w:rPr>
          </w:pPr>
          <w:r>
            <w:rPr>
              <w:rFonts w:cs="Arial"/>
              <w:b/>
              <w:noProof/>
            </w:rPr>
            <w:drawing>
              <wp:anchor distT="0" distB="0" distL="114300" distR="114300" simplePos="0" relativeHeight="251666432" behindDoc="0" locked="1" layoutInCell="1" allowOverlap="1" wp14:anchorId="46F9A73A" wp14:editId="4D3C895B">
                <wp:simplePos x="0" y="0"/>
                <wp:positionH relativeFrom="column">
                  <wp:posOffset>-5080</wp:posOffset>
                </wp:positionH>
                <wp:positionV relativeFrom="paragraph">
                  <wp:posOffset>168275</wp:posOffset>
                </wp:positionV>
                <wp:extent cx="313200" cy="486000"/>
                <wp:effectExtent l="0" t="0" r="0" b="9525"/>
                <wp:wrapNone/>
                <wp:docPr id="1691165964" name="Grafik 1" descr="Ein Bild, das Text, Schrift, Logo, Grafiken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1165964" name="Grafik 1" descr="Ein Bild, das Text, Schrift, Logo, Grafiken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3200" cy="48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09" w:type="dxa"/>
          <w:vMerge w:val="restart"/>
          <w:tcBorders>
            <w:left w:val="single" w:sz="4" w:space="0" w:color="auto"/>
          </w:tcBorders>
        </w:tcPr>
        <w:p w14:paraId="694327DD" w14:textId="77777777" w:rsidR="007C2C72" w:rsidRPr="00C142A6" w:rsidRDefault="007C2C72" w:rsidP="00C142A6">
          <w:pPr>
            <w:spacing w:before="120"/>
            <w:ind w:right="249"/>
            <w:rPr>
              <w:rFonts w:eastAsia="Times New Roman" w:cs="Arial"/>
              <w:sz w:val="28"/>
              <w:szCs w:val="28"/>
              <w:lang w:val="en-US"/>
            </w:rPr>
          </w:pPr>
          <w:r w:rsidRPr="00C142A6">
            <w:rPr>
              <w:rFonts w:cs="Arial"/>
              <w:b/>
              <w:noProof/>
            </w:rPr>
            <w:drawing>
              <wp:anchor distT="0" distB="0" distL="114300" distR="114300" simplePos="0" relativeHeight="251668480" behindDoc="0" locked="1" layoutInCell="1" allowOverlap="1" wp14:anchorId="40952F6A" wp14:editId="46E66357">
                <wp:simplePos x="0" y="0"/>
                <wp:positionH relativeFrom="column">
                  <wp:posOffset>-3810</wp:posOffset>
                </wp:positionH>
                <wp:positionV relativeFrom="paragraph">
                  <wp:posOffset>73025</wp:posOffset>
                </wp:positionV>
                <wp:extent cx="331200" cy="644400"/>
                <wp:effectExtent l="0" t="0" r="0" b="3810"/>
                <wp:wrapNone/>
                <wp:docPr id="1175815245" name="Grafik 1175815245" descr="Ein Bild, das Text, Logo, Screenshot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 descr="Ein Bild, das Text, Logo, Screenshot, Schrift enthält.&#10;&#10;Automatisch generierte Beschreibu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1200" cy="64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7C2C72" w:rsidRPr="00C142A6" w14:paraId="40A2C602" w14:textId="77777777" w:rsidTr="00FD4D8F">
      <w:tblPrEx>
        <w:tblBorders>
          <w:insideH w:val="none" w:sz="0" w:space="0" w:color="auto"/>
        </w:tblBorders>
      </w:tblPrEx>
      <w:trPr>
        <w:trHeight w:val="706"/>
        <w:jc w:val="center"/>
      </w:trPr>
      <w:tc>
        <w:tcPr>
          <w:tcW w:w="1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277D903" w14:textId="77777777" w:rsidR="007C2C72" w:rsidRPr="00C142A6" w:rsidRDefault="007C2C72" w:rsidP="00C142A6">
          <w:pPr>
            <w:spacing w:before="120"/>
            <w:rPr>
              <w:rFonts w:eastAsia="SimSun" w:cs="Arial"/>
              <w:sz w:val="16"/>
              <w:szCs w:val="16"/>
            </w:rPr>
          </w:pPr>
          <w:r w:rsidRPr="00C142A6">
            <w:rPr>
              <w:rFonts w:eastAsia="SimSun" w:cs="Arial"/>
              <w:b/>
              <w:sz w:val="16"/>
              <w:szCs w:val="16"/>
            </w:rPr>
            <w:t xml:space="preserve">DOKUMENT NR. </w:t>
          </w:r>
        </w:p>
      </w:tc>
      <w:tc>
        <w:tcPr>
          <w:tcW w:w="18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CD07ED" w14:textId="2A113572" w:rsidR="007C2C72" w:rsidRPr="00C142A6" w:rsidRDefault="006A64EF" w:rsidP="00C142A6">
          <w:pPr>
            <w:rPr>
              <w:rFonts w:cs="Arial"/>
              <w:sz w:val="16"/>
              <w:szCs w:val="16"/>
            </w:rPr>
          </w:pPr>
          <w:r w:rsidRPr="006A64EF">
            <w:rPr>
              <w:rFonts w:cs="Arial"/>
              <w:sz w:val="16"/>
              <w:szCs w:val="16"/>
            </w:rPr>
            <w:t>+T0&amp;ABB010/001000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B60602" w14:textId="1176ED49" w:rsidR="007C2C72" w:rsidRPr="00C142A6" w:rsidRDefault="007C2C72" w:rsidP="00C142A6">
          <w:pPr>
            <w:spacing w:before="120"/>
            <w:rPr>
              <w:rFonts w:eastAsia="SimSun" w:cs="Arial"/>
              <w:sz w:val="16"/>
              <w:szCs w:val="16"/>
            </w:rPr>
          </w:pPr>
          <w:r w:rsidRPr="00C142A6">
            <w:rPr>
              <w:rFonts w:eastAsia="SimSun" w:cs="Arial"/>
              <w:b/>
              <w:sz w:val="16"/>
              <w:szCs w:val="16"/>
            </w:rPr>
            <w:t xml:space="preserve">DOKUMENT </w:t>
          </w:r>
          <w:r w:rsidR="00E101F8">
            <w:rPr>
              <w:rFonts w:eastAsia="SimSun" w:cs="Arial"/>
              <w:b/>
              <w:sz w:val="16"/>
              <w:szCs w:val="16"/>
            </w:rPr>
            <w:t>TITEL</w:t>
          </w:r>
        </w:p>
      </w:tc>
      <w:tc>
        <w:tcPr>
          <w:tcW w:w="379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0115EC2" w14:textId="56E0F748" w:rsidR="007C2C72" w:rsidRPr="00C142A6" w:rsidRDefault="00350190" w:rsidP="00C142A6">
          <w:pPr>
            <w:jc w:val="left"/>
            <w:rPr>
              <w:rFonts w:eastAsia="SimSun" w:cs="Arial"/>
              <w:sz w:val="16"/>
              <w:szCs w:val="16"/>
            </w:rPr>
          </w:pPr>
          <w:r>
            <w:rPr>
              <w:rFonts w:eastAsia="SimSun" w:cs="Arial"/>
              <w:sz w:val="16"/>
              <w:szCs w:val="16"/>
            </w:rPr>
            <w:t>Fortschrittsbericht</w:t>
          </w:r>
        </w:p>
      </w:tc>
      <w:tc>
        <w:tcPr>
          <w:tcW w:w="709" w:type="dxa"/>
          <w:vMerge/>
          <w:tcBorders>
            <w:bottom w:val="single" w:sz="4" w:space="0" w:color="auto"/>
          </w:tcBorders>
        </w:tcPr>
        <w:p w14:paraId="43B3066E" w14:textId="77777777" w:rsidR="007C2C72" w:rsidRPr="00C142A6" w:rsidRDefault="007C2C72" w:rsidP="00C142A6">
          <w:pPr>
            <w:spacing w:line="240" w:lineRule="auto"/>
            <w:rPr>
              <w:rFonts w:eastAsia="SimSun" w:cs="Arial"/>
              <w:sz w:val="18"/>
              <w:szCs w:val="18"/>
            </w:rPr>
          </w:pPr>
        </w:p>
      </w:tc>
      <w:tc>
        <w:tcPr>
          <w:tcW w:w="709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556CFEC2" w14:textId="60CA15CB" w:rsidR="007C2C72" w:rsidRPr="00C142A6" w:rsidRDefault="007C2C72" w:rsidP="00C142A6">
          <w:pPr>
            <w:spacing w:line="240" w:lineRule="auto"/>
            <w:rPr>
              <w:rFonts w:eastAsia="SimSun" w:cs="Arial"/>
              <w:sz w:val="18"/>
              <w:szCs w:val="18"/>
            </w:rPr>
          </w:pPr>
        </w:p>
      </w:tc>
      <w:tc>
        <w:tcPr>
          <w:tcW w:w="709" w:type="dxa"/>
          <w:vMerge/>
          <w:tcBorders>
            <w:left w:val="single" w:sz="4" w:space="0" w:color="auto"/>
            <w:bottom w:val="single" w:sz="4" w:space="0" w:color="auto"/>
          </w:tcBorders>
        </w:tcPr>
        <w:p w14:paraId="517640DA" w14:textId="77777777" w:rsidR="007C2C72" w:rsidRPr="00C142A6" w:rsidRDefault="007C2C72" w:rsidP="00C142A6">
          <w:pPr>
            <w:spacing w:line="240" w:lineRule="auto"/>
            <w:rPr>
              <w:rFonts w:eastAsia="SimSun" w:cs="Arial"/>
              <w:sz w:val="18"/>
              <w:szCs w:val="18"/>
            </w:rPr>
          </w:pPr>
        </w:p>
      </w:tc>
    </w:tr>
  </w:tbl>
  <w:p w14:paraId="4A750960" w14:textId="77777777" w:rsidR="00B34F39" w:rsidRPr="00C142A6" w:rsidRDefault="00B34F39" w:rsidP="00192E90">
    <w:pPr>
      <w:pStyle w:val="Kopfzei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7A45"/>
    <w:multiLevelType w:val="hybridMultilevel"/>
    <w:tmpl w:val="D17E6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13C32"/>
    <w:multiLevelType w:val="hybridMultilevel"/>
    <w:tmpl w:val="2B967E0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23616"/>
    <w:multiLevelType w:val="hybridMultilevel"/>
    <w:tmpl w:val="4CEEA30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6A04F2"/>
    <w:multiLevelType w:val="multilevel"/>
    <w:tmpl w:val="2E0877FE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lang w:val="de-D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1701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4" w15:restartNumberingAfterBreak="0">
    <w:nsid w:val="1C384447"/>
    <w:multiLevelType w:val="hybridMultilevel"/>
    <w:tmpl w:val="1716157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A10B430">
      <w:numFmt w:val="bullet"/>
      <w:lvlText w:val="•"/>
      <w:lvlJc w:val="left"/>
      <w:pPr>
        <w:ind w:left="2178" w:hanging="750"/>
      </w:pPr>
      <w:rPr>
        <w:rFonts w:ascii="Arial" w:eastAsia="Times New Roman" w:hAnsi="Arial" w:cs="Arial" w:hint="default"/>
      </w:rPr>
    </w:lvl>
    <w:lvl w:ilvl="2" w:tplc="EE8E3BC8">
      <w:numFmt w:val="bullet"/>
      <w:lvlText w:val="−"/>
      <w:lvlJc w:val="left"/>
      <w:pPr>
        <w:ind w:left="2508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FDC7A9F"/>
    <w:multiLevelType w:val="hybridMultilevel"/>
    <w:tmpl w:val="0706A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94795"/>
    <w:multiLevelType w:val="hybridMultilevel"/>
    <w:tmpl w:val="CA56BBE2"/>
    <w:lvl w:ilvl="0" w:tplc="AEF47A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ED020BC"/>
    <w:multiLevelType w:val="hybridMultilevel"/>
    <w:tmpl w:val="0EECE47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6319F9"/>
    <w:multiLevelType w:val="hybridMultilevel"/>
    <w:tmpl w:val="8C8A1CD2"/>
    <w:lvl w:ilvl="0" w:tplc="A57028E6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9E977A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54D28A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50BCD"/>
    <w:multiLevelType w:val="hybridMultilevel"/>
    <w:tmpl w:val="597089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11D67"/>
    <w:multiLevelType w:val="multilevel"/>
    <w:tmpl w:val="A2FAF48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60F0E96"/>
    <w:multiLevelType w:val="hybridMultilevel"/>
    <w:tmpl w:val="C1A8F4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44FB9"/>
    <w:multiLevelType w:val="hybridMultilevel"/>
    <w:tmpl w:val="E7901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45B03"/>
    <w:multiLevelType w:val="hybridMultilevel"/>
    <w:tmpl w:val="9F900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D3D0C"/>
    <w:multiLevelType w:val="hybridMultilevel"/>
    <w:tmpl w:val="50AC63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F3C23"/>
    <w:multiLevelType w:val="hybridMultilevel"/>
    <w:tmpl w:val="A358F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25B0F"/>
    <w:multiLevelType w:val="hybridMultilevel"/>
    <w:tmpl w:val="ECDE9DA6"/>
    <w:lvl w:ilvl="0" w:tplc="C8FC29A2">
      <w:start w:val="1"/>
      <w:numFmt w:val="bullet"/>
      <w:pStyle w:val="Blickfa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AA9FA">
      <w:start w:val="1"/>
      <w:numFmt w:val="bullet"/>
      <w:pStyle w:val="Blickfang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90CD5"/>
    <w:multiLevelType w:val="multilevel"/>
    <w:tmpl w:val="6C080AF8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9CB32D7"/>
    <w:multiLevelType w:val="hybridMultilevel"/>
    <w:tmpl w:val="50DC7E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A147E"/>
    <w:multiLevelType w:val="hybridMultilevel"/>
    <w:tmpl w:val="B8D08D5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3717EA"/>
    <w:multiLevelType w:val="hybridMultilevel"/>
    <w:tmpl w:val="2CF88D5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B022E9B"/>
    <w:multiLevelType w:val="hybridMultilevel"/>
    <w:tmpl w:val="E79017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6459B5"/>
    <w:multiLevelType w:val="hybridMultilevel"/>
    <w:tmpl w:val="9544BA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C4740"/>
    <w:multiLevelType w:val="hybridMultilevel"/>
    <w:tmpl w:val="5EA4380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5D1343D"/>
    <w:multiLevelType w:val="hybridMultilevel"/>
    <w:tmpl w:val="CE84433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95918E6"/>
    <w:multiLevelType w:val="hybridMultilevel"/>
    <w:tmpl w:val="CFB4AD5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A8B729D"/>
    <w:multiLevelType w:val="hybridMultilevel"/>
    <w:tmpl w:val="7A6291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71014"/>
    <w:multiLevelType w:val="hybridMultilevel"/>
    <w:tmpl w:val="E7901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86975">
    <w:abstractNumId w:val="17"/>
  </w:num>
  <w:num w:numId="2" w16cid:durableId="567956932">
    <w:abstractNumId w:val="8"/>
  </w:num>
  <w:num w:numId="3" w16cid:durableId="607154163">
    <w:abstractNumId w:val="17"/>
  </w:num>
  <w:num w:numId="4" w16cid:durableId="539630261">
    <w:abstractNumId w:val="8"/>
  </w:num>
  <w:num w:numId="5" w16cid:durableId="1492672685">
    <w:abstractNumId w:val="9"/>
  </w:num>
  <w:num w:numId="6" w16cid:durableId="1155879301">
    <w:abstractNumId w:val="6"/>
  </w:num>
  <w:num w:numId="7" w16cid:durableId="177276585">
    <w:abstractNumId w:val="21"/>
  </w:num>
  <w:num w:numId="8" w16cid:durableId="863060600">
    <w:abstractNumId w:val="10"/>
  </w:num>
  <w:num w:numId="9" w16cid:durableId="632297618">
    <w:abstractNumId w:val="27"/>
  </w:num>
  <w:num w:numId="10" w16cid:durableId="244539910">
    <w:abstractNumId w:val="12"/>
  </w:num>
  <w:num w:numId="11" w16cid:durableId="1873491501">
    <w:abstractNumId w:val="2"/>
  </w:num>
  <w:num w:numId="12" w16cid:durableId="1386761711">
    <w:abstractNumId w:val="4"/>
  </w:num>
  <w:num w:numId="13" w16cid:durableId="51344279">
    <w:abstractNumId w:val="23"/>
  </w:num>
  <w:num w:numId="14" w16cid:durableId="1899587892">
    <w:abstractNumId w:val="19"/>
  </w:num>
  <w:num w:numId="15" w16cid:durableId="898247852">
    <w:abstractNumId w:val="20"/>
  </w:num>
  <w:num w:numId="16" w16cid:durableId="1579515837">
    <w:abstractNumId w:val="0"/>
  </w:num>
  <w:num w:numId="17" w16cid:durableId="252394116">
    <w:abstractNumId w:val="14"/>
  </w:num>
  <w:num w:numId="18" w16cid:durableId="992638742">
    <w:abstractNumId w:val="18"/>
  </w:num>
  <w:num w:numId="19" w16cid:durableId="179320101">
    <w:abstractNumId w:val="3"/>
  </w:num>
  <w:num w:numId="20" w16cid:durableId="201133112">
    <w:abstractNumId w:val="11"/>
  </w:num>
  <w:num w:numId="21" w16cid:durableId="524096877">
    <w:abstractNumId w:val="15"/>
  </w:num>
  <w:num w:numId="22" w16cid:durableId="422184441">
    <w:abstractNumId w:val="16"/>
  </w:num>
  <w:num w:numId="23" w16cid:durableId="410153927">
    <w:abstractNumId w:val="13"/>
  </w:num>
  <w:num w:numId="24" w16cid:durableId="221405724">
    <w:abstractNumId w:val="25"/>
  </w:num>
  <w:num w:numId="25" w16cid:durableId="1190610892">
    <w:abstractNumId w:val="7"/>
  </w:num>
  <w:num w:numId="26" w16cid:durableId="1312297357">
    <w:abstractNumId w:val="1"/>
  </w:num>
  <w:num w:numId="27" w16cid:durableId="827400493">
    <w:abstractNumId w:val="22"/>
  </w:num>
  <w:num w:numId="28" w16cid:durableId="1310935801">
    <w:abstractNumId w:val="26"/>
  </w:num>
  <w:num w:numId="29" w16cid:durableId="425734267">
    <w:abstractNumId w:val="17"/>
  </w:num>
  <w:num w:numId="30" w16cid:durableId="1874535641">
    <w:abstractNumId w:val="17"/>
  </w:num>
  <w:num w:numId="31" w16cid:durableId="1408528904">
    <w:abstractNumId w:val="24"/>
  </w:num>
  <w:num w:numId="32" w16cid:durableId="1546988736">
    <w:abstractNumId w:val="17"/>
  </w:num>
  <w:num w:numId="33" w16cid:durableId="1160148185">
    <w:abstractNumId w:val="17"/>
  </w:num>
  <w:num w:numId="34" w16cid:durableId="1368481976">
    <w:abstractNumId w:val="17"/>
  </w:num>
  <w:num w:numId="35" w16cid:durableId="1999992838">
    <w:abstractNumId w:val="17"/>
  </w:num>
  <w:num w:numId="36" w16cid:durableId="1190141705">
    <w:abstractNumId w:val="17"/>
  </w:num>
  <w:num w:numId="37" w16cid:durableId="11259325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D61"/>
    <w:rsid w:val="000027BE"/>
    <w:rsid w:val="00003B95"/>
    <w:rsid w:val="00003D51"/>
    <w:rsid w:val="00003F6D"/>
    <w:rsid w:val="00004F1A"/>
    <w:rsid w:val="00006BF8"/>
    <w:rsid w:val="00011381"/>
    <w:rsid w:val="00011E6C"/>
    <w:rsid w:val="000125DD"/>
    <w:rsid w:val="00012825"/>
    <w:rsid w:val="0002372E"/>
    <w:rsid w:val="00025A99"/>
    <w:rsid w:val="00027E3F"/>
    <w:rsid w:val="000309F9"/>
    <w:rsid w:val="000355E0"/>
    <w:rsid w:val="00036C57"/>
    <w:rsid w:val="000414D6"/>
    <w:rsid w:val="00043C7A"/>
    <w:rsid w:val="00046BDF"/>
    <w:rsid w:val="00050FFB"/>
    <w:rsid w:val="0005509D"/>
    <w:rsid w:val="00061359"/>
    <w:rsid w:val="0006485A"/>
    <w:rsid w:val="00064E9C"/>
    <w:rsid w:val="00064F26"/>
    <w:rsid w:val="0007149F"/>
    <w:rsid w:val="000729AE"/>
    <w:rsid w:val="000739CA"/>
    <w:rsid w:val="00087C95"/>
    <w:rsid w:val="00087CB5"/>
    <w:rsid w:val="000901C9"/>
    <w:rsid w:val="00093A74"/>
    <w:rsid w:val="00094654"/>
    <w:rsid w:val="00096258"/>
    <w:rsid w:val="000A160A"/>
    <w:rsid w:val="000A507D"/>
    <w:rsid w:val="000A6A78"/>
    <w:rsid w:val="000C6372"/>
    <w:rsid w:val="000C6C15"/>
    <w:rsid w:val="000E0E18"/>
    <w:rsid w:val="000E236A"/>
    <w:rsid w:val="000E4B3E"/>
    <w:rsid w:val="000F0FD7"/>
    <w:rsid w:val="000F7984"/>
    <w:rsid w:val="001108F8"/>
    <w:rsid w:val="00110AAB"/>
    <w:rsid w:val="0011500C"/>
    <w:rsid w:val="00116319"/>
    <w:rsid w:val="001208B1"/>
    <w:rsid w:val="00121C84"/>
    <w:rsid w:val="00122DF9"/>
    <w:rsid w:val="00124378"/>
    <w:rsid w:val="00126331"/>
    <w:rsid w:val="00131294"/>
    <w:rsid w:val="00133502"/>
    <w:rsid w:val="00135D83"/>
    <w:rsid w:val="0014480D"/>
    <w:rsid w:val="0014499B"/>
    <w:rsid w:val="00146429"/>
    <w:rsid w:val="00146C55"/>
    <w:rsid w:val="00151284"/>
    <w:rsid w:val="00151643"/>
    <w:rsid w:val="001538F4"/>
    <w:rsid w:val="001578BF"/>
    <w:rsid w:val="00157F27"/>
    <w:rsid w:val="00160487"/>
    <w:rsid w:val="00160787"/>
    <w:rsid w:val="00164F61"/>
    <w:rsid w:val="00166107"/>
    <w:rsid w:val="0016710E"/>
    <w:rsid w:val="00173131"/>
    <w:rsid w:val="00175694"/>
    <w:rsid w:val="001757EE"/>
    <w:rsid w:val="001769DF"/>
    <w:rsid w:val="00181BB9"/>
    <w:rsid w:val="00181F34"/>
    <w:rsid w:val="00182475"/>
    <w:rsid w:val="001849F1"/>
    <w:rsid w:val="00186549"/>
    <w:rsid w:val="00190853"/>
    <w:rsid w:val="00192E90"/>
    <w:rsid w:val="00193FB3"/>
    <w:rsid w:val="001960F8"/>
    <w:rsid w:val="001A459F"/>
    <w:rsid w:val="001B46D3"/>
    <w:rsid w:val="001B5ABF"/>
    <w:rsid w:val="001B76F3"/>
    <w:rsid w:val="001C2688"/>
    <w:rsid w:val="001C6117"/>
    <w:rsid w:val="001C7F74"/>
    <w:rsid w:val="001D071E"/>
    <w:rsid w:val="001D2FFE"/>
    <w:rsid w:val="001D6F29"/>
    <w:rsid w:val="001E6522"/>
    <w:rsid w:val="001F2BBD"/>
    <w:rsid w:val="001F2DE5"/>
    <w:rsid w:val="001F4A2D"/>
    <w:rsid w:val="001F7F85"/>
    <w:rsid w:val="0020057F"/>
    <w:rsid w:val="002048FF"/>
    <w:rsid w:val="00206329"/>
    <w:rsid w:val="0021370E"/>
    <w:rsid w:val="0021722E"/>
    <w:rsid w:val="002211A0"/>
    <w:rsid w:val="00222159"/>
    <w:rsid w:val="00223A60"/>
    <w:rsid w:val="00224670"/>
    <w:rsid w:val="00224FD6"/>
    <w:rsid w:val="00226587"/>
    <w:rsid w:val="0022747F"/>
    <w:rsid w:val="00230646"/>
    <w:rsid w:val="00231E78"/>
    <w:rsid w:val="00232D50"/>
    <w:rsid w:val="002363DF"/>
    <w:rsid w:val="00236E3B"/>
    <w:rsid w:val="00246041"/>
    <w:rsid w:val="00250EB5"/>
    <w:rsid w:val="002530C7"/>
    <w:rsid w:val="00255217"/>
    <w:rsid w:val="00257F4B"/>
    <w:rsid w:val="002644FC"/>
    <w:rsid w:val="002709A3"/>
    <w:rsid w:val="002738A9"/>
    <w:rsid w:val="00273A63"/>
    <w:rsid w:val="0027522D"/>
    <w:rsid w:val="002905A3"/>
    <w:rsid w:val="00292ABC"/>
    <w:rsid w:val="002945AE"/>
    <w:rsid w:val="00297E44"/>
    <w:rsid w:val="002A0781"/>
    <w:rsid w:val="002A350D"/>
    <w:rsid w:val="002A3683"/>
    <w:rsid w:val="002A443F"/>
    <w:rsid w:val="002A5097"/>
    <w:rsid w:val="002A7F10"/>
    <w:rsid w:val="002B4835"/>
    <w:rsid w:val="002B5A56"/>
    <w:rsid w:val="002C12ED"/>
    <w:rsid w:val="002C333C"/>
    <w:rsid w:val="002C6C13"/>
    <w:rsid w:val="002D485F"/>
    <w:rsid w:val="002E1C6A"/>
    <w:rsid w:val="002E3B51"/>
    <w:rsid w:val="002E4DC9"/>
    <w:rsid w:val="002E6A4A"/>
    <w:rsid w:val="002F0D8F"/>
    <w:rsid w:val="002F5B96"/>
    <w:rsid w:val="002F6062"/>
    <w:rsid w:val="00300FA6"/>
    <w:rsid w:val="00304F26"/>
    <w:rsid w:val="00307875"/>
    <w:rsid w:val="0031137B"/>
    <w:rsid w:val="00314CFE"/>
    <w:rsid w:val="00316C0F"/>
    <w:rsid w:val="00317BBC"/>
    <w:rsid w:val="00324C87"/>
    <w:rsid w:val="00324EEF"/>
    <w:rsid w:val="003270B2"/>
    <w:rsid w:val="0032738A"/>
    <w:rsid w:val="00336044"/>
    <w:rsid w:val="00336E54"/>
    <w:rsid w:val="003436BB"/>
    <w:rsid w:val="0034439D"/>
    <w:rsid w:val="00345100"/>
    <w:rsid w:val="0034608A"/>
    <w:rsid w:val="00350190"/>
    <w:rsid w:val="00352BB8"/>
    <w:rsid w:val="00354C03"/>
    <w:rsid w:val="00356199"/>
    <w:rsid w:val="00361EDD"/>
    <w:rsid w:val="003704FC"/>
    <w:rsid w:val="00373D61"/>
    <w:rsid w:val="00374A9D"/>
    <w:rsid w:val="0037730A"/>
    <w:rsid w:val="00377652"/>
    <w:rsid w:val="00381B5F"/>
    <w:rsid w:val="003844E1"/>
    <w:rsid w:val="00384A62"/>
    <w:rsid w:val="00386B65"/>
    <w:rsid w:val="00386C73"/>
    <w:rsid w:val="00387357"/>
    <w:rsid w:val="00387EB4"/>
    <w:rsid w:val="0039048B"/>
    <w:rsid w:val="0039071E"/>
    <w:rsid w:val="003908B2"/>
    <w:rsid w:val="00391526"/>
    <w:rsid w:val="00394468"/>
    <w:rsid w:val="00396A20"/>
    <w:rsid w:val="003A2694"/>
    <w:rsid w:val="003A2C65"/>
    <w:rsid w:val="003B5BC9"/>
    <w:rsid w:val="003B69C8"/>
    <w:rsid w:val="003C436C"/>
    <w:rsid w:val="003C4A22"/>
    <w:rsid w:val="003C4B68"/>
    <w:rsid w:val="003D235F"/>
    <w:rsid w:val="003D2848"/>
    <w:rsid w:val="003D4318"/>
    <w:rsid w:val="003D77FF"/>
    <w:rsid w:val="003E65A7"/>
    <w:rsid w:val="003F3F2D"/>
    <w:rsid w:val="003F6340"/>
    <w:rsid w:val="00404196"/>
    <w:rsid w:val="00404F19"/>
    <w:rsid w:val="00410FEC"/>
    <w:rsid w:val="00422F7D"/>
    <w:rsid w:val="00424EF2"/>
    <w:rsid w:val="00425315"/>
    <w:rsid w:val="004310E9"/>
    <w:rsid w:val="00436122"/>
    <w:rsid w:val="004456ED"/>
    <w:rsid w:val="00450276"/>
    <w:rsid w:val="00452607"/>
    <w:rsid w:val="004544AA"/>
    <w:rsid w:val="00460BBA"/>
    <w:rsid w:val="004611DE"/>
    <w:rsid w:val="00462D5C"/>
    <w:rsid w:val="004662A3"/>
    <w:rsid w:val="004726BC"/>
    <w:rsid w:val="00473484"/>
    <w:rsid w:val="00477124"/>
    <w:rsid w:val="00481899"/>
    <w:rsid w:val="00493411"/>
    <w:rsid w:val="00494AA1"/>
    <w:rsid w:val="00495A8C"/>
    <w:rsid w:val="004963F8"/>
    <w:rsid w:val="004970C5"/>
    <w:rsid w:val="00497F63"/>
    <w:rsid w:val="004A25F5"/>
    <w:rsid w:val="004A34B0"/>
    <w:rsid w:val="004A3833"/>
    <w:rsid w:val="004A4353"/>
    <w:rsid w:val="004A4F64"/>
    <w:rsid w:val="004B3D55"/>
    <w:rsid w:val="004D69B1"/>
    <w:rsid w:val="004D72A3"/>
    <w:rsid w:val="004E12B9"/>
    <w:rsid w:val="004E3C1E"/>
    <w:rsid w:val="004E5B0C"/>
    <w:rsid w:val="004E7D29"/>
    <w:rsid w:val="004F0874"/>
    <w:rsid w:val="004F7E11"/>
    <w:rsid w:val="00504084"/>
    <w:rsid w:val="00514CDD"/>
    <w:rsid w:val="00520589"/>
    <w:rsid w:val="00520C35"/>
    <w:rsid w:val="0052228D"/>
    <w:rsid w:val="00532C1F"/>
    <w:rsid w:val="005342F0"/>
    <w:rsid w:val="00535091"/>
    <w:rsid w:val="00537C7E"/>
    <w:rsid w:val="00541326"/>
    <w:rsid w:val="00541E65"/>
    <w:rsid w:val="00543E95"/>
    <w:rsid w:val="005557B3"/>
    <w:rsid w:val="00556E43"/>
    <w:rsid w:val="00577CF3"/>
    <w:rsid w:val="00587FF2"/>
    <w:rsid w:val="00595D5B"/>
    <w:rsid w:val="00597FFC"/>
    <w:rsid w:val="005A1583"/>
    <w:rsid w:val="005A4925"/>
    <w:rsid w:val="005A5D53"/>
    <w:rsid w:val="005A6E04"/>
    <w:rsid w:val="005A714C"/>
    <w:rsid w:val="005B1080"/>
    <w:rsid w:val="005B3EC6"/>
    <w:rsid w:val="005B77A3"/>
    <w:rsid w:val="005C135F"/>
    <w:rsid w:val="005D53CA"/>
    <w:rsid w:val="005D55CF"/>
    <w:rsid w:val="005D58AC"/>
    <w:rsid w:val="005E4C34"/>
    <w:rsid w:val="005E53FC"/>
    <w:rsid w:val="005E6196"/>
    <w:rsid w:val="005F2676"/>
    <w:rsid w:val="005F59A1"/>
    <w:rsid w:val="005F629C"/>
    <w:rsid w:val="00603A0E"/>
    <w:rsid w:val="00604915"/>
    <w:rsid w:val="00604A82"/>
    <w:rsid w:val="00607CFF"/>
    <w:rsid w:val="00614B07"/>
    <w:rsid w:val="0061692B"/>
    <w:rsid w:val="00617806"/>
    <w:rsid w:val="00617B0C"/>
    <w:rsid w:val="00620A4E"/>
    <w:rsid w:val="00621C7F"/>
    <w:rsid w:val="006230EC"/>
    <w:rsid w:val="00625618"/>
    <w:rsid w:val="0062627F"/>
    <w:rsid w:val="00626549"/>
    <w:rsid w:val="00631C28"/>
    <w:rsid w:val="00635276"/>
    <w:rsid w:val="00642D92"/>
    <w:rsid w:val="0064305D"/>
    <w:rsid w:val="00653604"/>
    <w:rsid w:val="00660906"/>
    <w:rsid w:val="00660C7B"/>
    <w:rsid w:val="006669D9"/>
    <w:rsid w:val="00671386"/>
    <w:rsid w:val="006719C0"/>
    <w:rsid w:val="00674A70"/>
    <w:rsid w:val="00674F8D"/>
    <w:rsid w:val="0067587F"/>
    <w:rsid w:val="0068141D"/>
    <w:rsid w:val="0068259F"/>
    <w:rsid w:val="00686AE2"/>
    <w:rsid w:val="00692A15"/>
    <w:rsid w:val="00692F2B"/>
    <w:rsid w:val="006A00DF"/>
    <w:rsid w:val="006A64EF"/>
    <w:rsid w:val="006B15F4"/>
    <w:rsid w:val="006C1C32"/>
    <w:rsid w:val="006C25B0"/>
    <w:rsid w:val="006C392B"/>
    <w:rsid w:val="006C7C1A"/>
    <w:rsid w:val="006D094D"/>
    <w:rsid w:val="006D35C2"/>
    <w:rsid w:val="006D3652"/>
    <w:rsid w:val="006E05C5"/>
    <w:rsid w:val="006E0F0D"/>
    <w:rsid w:val="006E1C1C"/>
    <w:rsid w:val="006E3AE0"/>
    <w:rsid w:val="006E433D"/>
    <w:rsid w:val="006F29FE"/>
    <w:rsid w:val="006F4699"/>
    <w:rsid w:val="006F58A7"/>
    <w:rsid w:val="00700EE1"/>
    <w:rsid w:val="00701452"/>
    <w:rsid w:val="00701698"/>
    <w:rsid w:val="0070603D"/>
    <w:rsid w:val="00710A68"/>
    <w:rsid w:val="00713E78"/>
    <w:rsid w:val="007146C3"/>
    <w:rsid w:val="00714F7A"/>
    <w:rsid w:val="00717E84"/>
    <w:rsid w:val="00723669"/>
    <w:rsid w:val="007251FB"/>
    <w:rsid w:val="00733090"/>
    <w:rsid w:val="00733D8A"/>
    <w:rsid w:val="00741066"/>
    <w:rsid w:val="0074160A"/>
    <w:rsid w:val="00750737"/>
    <w:rsid w:val="00750EF8"/>
    <w:rsid w:val="00751244"/>
    <w:rsid w:val="00751A7A"/>
    <w:rsid w:val="0075461B"/>
    <w:rsid w:val="00757AF7"/>
    <w:rsid w:val="00764809"/>
    <w:rsid w:val="00764E5D"/>
    <w:rsid w:val="00770A21"/>
    <w:rsid w:val="00775B7F"/>
    <w:rsid w:val="007772A4"/>
    <w:rsid w:val="00780E2B"/>
    <w:rsid w:val="00780FC1"/>
    <w:rsid w:val="00785F73"/>
    <w:rsid w:val="0078613E"/>
    <w:rsid w:val="00786BA5"/>
    <w:rsid w:val="00790853"/>
    <w:rsid w:val="007910A5"/>
    <w:rsid w:val="00794A1E"/>
    <w:rsid w:val="007A3A18"/>
    <w:rsid w:val="007A6E59"/>
    <w:rsid w:val="007A70B0"/>
    <w:rsid w:val="007B0930"/>
    <w:rsid w:val="007B1DDE"/>
    <w:rsid w:val="007B3F65"/>
    <w:rsid w:val="007B7092"/>
    <w:rsid w:val="007B7641"/>
    <w:rsid w:val="007C2B85"/>
    <w:rsid w:val="007C2C72"/>
    <w:rsid w:val="007C3A68"/>
    <w:rsid w:val="007D168B"/>
    <w:rsid w:val="007D1941"/>
    <w:rsid w:val="007D2A8F"/>
    <w:rsid w:val="007D785C"/>
    <w:rsid w:val="007E095A"/>
    <w:rsid w:val="007E25A4"/>
    <w:rsid w:val="007E52B0"/>
    <w:rsid w:val="007E5DA5"/>
    <w:rsid w:val="007F4508"/>
    <w:rsid w:val="007F62A6"/>
    <w:rsid w:val="007F6412"/>
    <w:rsid w:val="00801285"/>
    <w:rsid w:val="0080345F"/>
    <w:rsid w:val="00807EF6"/>
    <w:rsid w:val="00810153"/>
    <w:rsid w:val="00811605"/>
    <w:rsid w:val="00811DE1"/>
    <w:rsid w:val="00812EDF"/>
    <w:rsid w:val="00815CF2"/>
    <w:rsid w:val="008219D1"/>
    <w:rsid w:val="00824108"/>
    <w:rsid w:val="00824695"/>
    <w:rsid w:val="00824EA4"/>
    <w:rsid w:val="00825464"/>
    <w:rsid w:val="00826F05"/>
    <w:rsid w:val="00827F8D"/>
    <w:rsid w:val="00831234"/>
    <w:rsid w:val="008371E8"/>
    <w:rsid w:val="008461D8"/>
    <w:rsid w:val="0085093A"/>
    <w:rsid w:val="008560F3"/>
    <w:rsid w:val="00856650"/>
    <w:rsid w:val="00857378"/>
    <w:rsid w:val="00860B28"/>
    <w:rsid w:val="00862A1F"/>
    <w:rsid w:val="0086604F"/>
    <w:rsid w:val="00873AE0"/>
    <w:rsid w:val="00875AAC"/>
    <w:rsid w:val="00881601"/>
    <w:rsid w:val="0088674D"/>
    <w:rsid w:val="00887003"/>
    <w:rsid w:val="00890BE4"/>
    <w:rsid w:val="00892506"/>
    <w:rsid w:val="0089766F"/>
    <w:rsid w:val="008A0937"/>
    <w:rsid w:val="008A16F2"/>
    <w:rsid w:val="008B115B"/>
    <w:rsid w:val="008B164A"/>
    <w:rsid w:val="008B74FB"/>
    <w:rsid w:val="008B77DE"/>
    <w:rsid w:val="008C4EC6"/>
    <w:rsid w:val="008C5CAB"/>
    <w:rsid w:val="008C6951"/>
    <w:rsid w:val="008C6D36"/>
    <w:rsid w:val="008C73B2"/>
    <w:rsid w:val="008C7985"/>
    <w:rsid w:val="008D2C71"/>
    <w:rsid w:val="008D39EB"/>
    <w:rsid w:val="008D476C"/>
    <w:rsid w:val="008D4D4F"/>
    <w:rsid w:val="008D5025"/>
    <w:rsid w:val="008D74AA"/>
    <w:rsid w:val="008E45E4"/>
    <w:rsid w:val="008E4B80"/>
    <w:rsid w:val="008E51A6"/>
    <w:rsid w:val="008E721B"/>
    <w:rsid w:val="008F0330"/>
    <w:rsid w:val="008F30C6"/>
    <w:rsid w:val="008F47F4"/>
    <w:rsid w:val="008F5207"/>
    <w:rsid w:val="008F6B82"/>
    <w:rsid w:val="00901F4E"/>
    <w:rsid w:val="009021C9"/>
    <w:rsid w:val="00903102"/>
    <w:rsid w:val="00904165"/>
    <w:rsid w:val="00904B7D"/>
    <w:rsid w:val="009143E8"/>
    <w:rsid w:val="0091617A"/>
    <w:rsid w:val="00917EBD"/>
    <w:rsid w:val="009228E3"/>
    <w:rsid w:val="00924BFA"/>
    <w:rsid w:val="00926505"/>
    <w:rsid w:val="0092776D"/>
    <w:rsid w:val="0093008C"/>
    <w:rsid w:val="00930498"/>
    <w:rsid w:val="0093520F"/>
    <w:rsid w:val="00936364"/>
    <w:rsid w:val="00940878"/>
    <w:rsid w:val="00942BF5"/>
    <w:rsid w:val="00946D2B"/>
    <w:rsid w:val="00946FD6"/>
    <w:rsid w:val="0095138A"/>
    <w:rsid w:val="00951A89"/>
    <w:rsid w:val="0095441D"/>
    <w:rsid w:val="009555F4"/>
    <w:rsid w:val="00960FB2"/>
    <w:rsid w:val="00961D26"/>
    <w:rsid w:val="00972641"/>
    <w:rsid w:val="00972D77"/>
    <w:rsid w:val="0098230D"/>
    <w:rsid w:val="00982543"/>
    <w:rsid w:val="00982CF1"/>
    <w:rsid w:val="009836C7"/>
    <w:rsid w:val="00990217"/>
    <w:rsid w:val="00991347"/>
    <w:rsid w:val="00991F4C"/>
    <w:rsid w:val="00996733"/>
    <w:rsid w:val="0099681C"/>
    <w:rsid w:val="009A45C7"/>
    <w:rsid w:val="009B1DF6"/>
    <w:rsid w:val="009B2CFB"/>
    <w:rsid w:val="009B3D45"/>
    <w:rsid w:val="009C0F2C"/>
    <w:rsid w:val="009C1315"/>
    <w:rsid w:val="009C2282"/>
    <w:rsid w:val="009C3D79"/>
    <w:rsid w:val="009C4A42"/>
    <w:rsid w:val="009D17DF"/>
    <w:rsid w:val="009D2898"/>
    <w:rsid w:val="009D36AD"/>
    <w:rsid w:val="009D44F3"/>
    <w:rsid w:val="009D7B94"/>
    <w:rsid w:val="009E787D"/>
    <w:rsid w:val="009E7B79"/>
    <w:rsid w:val="009E7CE7"/>
    <w:rsid w:val="009E7F99"/>
    <w:rsid w:val="009F032D"/>
    <w:rsid w:val="009F0C2F"/>
    <w:rsid w:val="009F178B"/>
    <w:rsid w:val="009F328F"/>
    <w:rsid w:val="009F4422"/>
    <w:rsid w:val="009F443F"/>
    <w:rsid w:val="009F5CE9"/>
    <w:rsid w:val="00A001DB"/>
    <w:rsid w:val="00A021EB"/>
    <w:rsid w:val="00A050FA"/>
    <w:rsid w:val="00A07C16"/>
    <w:rsid w:val="00A12478"/>
    <w:rsid w:val="00A1296B"/>
    <w:rsid w:val="00A15145"/>
    <w:rsid w:val="00A165BC"/>
    <w:rsid w:val="00A367B7"/>
    <w:rsid w:val="00A41300"/>
    <w:rsid w:val="00A422E8"/>
    <w:rsid w:val="00A43552"/>
    <w:rsid w:val="00A451A2"/>
    <w:rsid w:val="00A455F5"/>
    <w:rsid w:val="00A56E54"/>
    <w:rsid w:val="00A61306"/>
    <w:rsid w:val="00A6181A"/>
    <w:rsid w:val="00A6221F"/>
    <w:rsid w:val="00A62838"/>
    <w:rsid w:val="00A64D14"/>
    <w:rsid w:val="00A7067F"/>
    <w:rsid w:val="00A77C69"/>
    <w:rsid w:val="00A804DE"/>
    <w:rsid w:val="00A80DAE"/>
    <w:rsid w:val="00A817A4"/>
    <w:rsid w:val="00A8547A"/>
    <w:rsid w:val="00A87226"/>
    <w:rsid w:val="00A91891"/>
    <w:rsid w:val="00A929F3"/>
    <w:rsid w:val="00A934FF"/>
    <w:rsid w:val="00A975BC"/>
    <w:rsid w:val="00AA1D43"/>
    <w:rsid w:val="00AA40B4"/>
    <w:rsid w:val="00AA68FB"/>
    <w:rsid w:val="00AA6A26"/>
    <w:rsid w:val="00AB0C01"/>
    <w:rsid w:val="00AB127A"/>
    <w:rsid w:val="00AB151A"/>
    <w:rsid w:val="00AB1D61"/>
    <w:rsid w:val="00AB3ED8"/>
    <w:rsid w:val="00AB5A89"/>
    <w:rsid w:val="00AB6D46"/>
    <w:rsid w:val="00AD4217"/>
    <w:rsid w:val="00AD465B"/>
    <w:rsid w:val="00AE68DE"/>
    <w:rsid w:val="00AF1CA5"/>
    <w:rsid w:val="00AF7063"/>
    <w:rsid w:val="00B016BE"/>
    <w:rsid w:val="00B04412"/>
    <w:rsid w:val="00B05AE3"/>
    <w:rsid w:val="00B078F8"/>
    <w:rsid w:val="00B079AD"/>
    <w:rsid w:val="00B13CF3"/>
    <w:rsid w:val="00B2737D"/>
    <w:rsid w:val="00B27C72"/>
    <w:rsid w:val="00B3115B"/>
    <w:rsid w:val="00B3387E"/>
    <w:rsid w:val="00B338D1"/>
    <w:rsid w:val="00B34F39"/>
    <w:rsid w:val="00B40E46"/>
    <w:rsid w:val="00B42749"/>
    <w:rsid w:val="00B43721"/>
    <w:rsid w:val="00B5130D"/>
    <w:rsid w:val="00B5322A"/>
    <w:rsid w:val="00B55B85"/>
    <w:rsid w:val="00B55D1F"/>
    <w:rsid w:val="00B60C59"/>
    <w:rsid w:val="00B658C8"/>
    <w:rsid w:val="00B67D1E"/>
    <w:rsid w:val="00B734A7"/>
    <w:rsid w:val="00B739FF"/>
    <w:rsid w:val="00B742B5"/>
    <w:rsid w:val="00B7620C"/>
    <w:rsid w:val="00B770B1"/>
    <w:rsid w:val="00B84777"/>
    <w:rsid w:val="00B9074D"/>
    <w:rsid w:val="00B9239A"/>
    <w:rsid w:val="00B93406"/>
    <w:rsid w:val="00B9440E"/>
    <w:rsid w:val="00B96B54"/>
    <w:rsid w:val="00BA688C"/>
    <w:rsid w:val="00BA7BC4"/>
    <w:rsid w:val="00BB17CA"/>
    <w:rsid w:val="00BB2F46"/>
    <w:rsid w:val="00BB4F63"/>
    <w:rsid w:val="00BB6176"/>
    <w:rsid w:val="00BB69F8"/>
    <w:rsid w:val="00BC0077"/>
    <w:rsid w:val="00BC06C8"/>
    <w:rsid w:val="00BC2E63"/>
    <w:rsid w:val="00BD2EF1"/>
    <w:rsid w:val="00BD4422"/>
    <w:rsid w:val="00BE484B"/>
    <w:rsid w:val="00BE4DCF"/>
    <w:rsid w:val="00BF1F34"/>
    <w:rsid w:val="00BF22AF"/>
    <w:rsid w:val="00BF433F"/>
    <w:rsid w:val="00BF6064"/>
    <w:rsid w:val="00BF6CBF"/>
    <w:rsid w:val="00C0494E"/>
    <w:rsid w:val="00C0732E"/>
    <w:rsid w:val="00C142A6"/>
    <w:rsid w:val="00C15883"/>
    <w:rsid w:val="00C214BF"/>
    <w:rsid w:val="00C21A86"/>
    <w:rsid w:val="00C24526"/>
    <w:rsid w:val="00C2509B"/>
    <w:rsid w:val="00C267B8"/>
    <w:rsid w:val="00C26E21"/>
    <w:rsid w:val="00C27849"/>
    <w:rsid w:val="00C336E6"/>
    <w:rsid w:val="00C33C35"/>
    <w:rsid w:val="00C3562A"/>
    <w:rsid w:val="00C35ECC"/>
    <w:rsid w:val="00C40E3A"/>
    <w:rsid w:val="00C43530"/>
    <w:rsid w:val="00C452FC"/>
    <w:rsid w:val="00C47103"/>
    <w:rsid w:val="00C55A17"/>
    <w:rsid w:val="00C564FE"/>
    <w:rsid w:val="00C6285C"/>
    <w:rsid w:val="00C67604"/>
    <w:rsid w:val="00C70614"/>
    <w:rsid w:val="00C72063"/>
    <w:rsid w:val="00C74DCC"/>
    <w:rsid w:val="00C76C6C"/>
    <w:rsid w:val="00C85025"/>
    <w:rsid w:val="00C9058A"/>
    <w:rsid w:val="00C95F98"/>
    <w:rsid w:val="00C96136"/>
    <w:rsid w:val="00C97476"/>
    <w:rsid w:val="00CA0982"/>
    <w:rsid w:val="00CA2923"/>
    <w:rsid w:val="00CA7614"/>
    <w:rsid w:val="00CB4BEC"/>
    <w:rsid w:val="00CC4360"/>
    <w:rsid w:val="00CC4A03"/>
    <w:rsid w:val="00CD0500"/>
    <w:rsid w:val="00CD78FA"/>
    <w:rsid w:val="00CE0F59"/>
    <w:rsid w:val="00CE3FAD"/>
    <w:rsid w:val="00CF0264"/>
    <w:rsid w:val="00CF3A04"/>
    <w:rsid w:val="00CF50BA"/>
    <w:rsid w:val="00CF6924"/>
    <w:rsid w:val="00CF7C42"/>
    <w:rsid w:val="00D00AB6"/>
    <w:rsid w:val="00D01097"/>
    <w:rsid w:val="00D01B4B"/>
    <w:rsid w:val="00D0749B"/>
    <w:rsid w:val="00D14394"/>
    <w:rsid w:val="00D15C9F"/>
    <w:rsid w:val="00D2249C"/>
    <w:rsid w:val="00D23950"/>
    <w:rsid w:val="00D304C0"/>
    <w:rsid w:val="00D3066D"/>
    <w:rsid w:val="00D3263F"/>
    <w:rsid w:val="00D40A2B"/>
    <w:rsid w:val="00D44638"/>
    <w:rsid w:val="00D500C4"/>
    <w:rsid w:val="00D50237"/>
    <w:rsid w:val="00D508E6"/>
    <w:rsid w:val="00D52FAB"/>
    <w:rsid w:val="00D542EA"/>
    <w:rsid w:val="00D57CDB"/>
    <w:rsid w:val="00D61007"/>
    <w:rsid w:val="00D61B44"/>
    <w:rsid w:val="00D64D01"/>
    <w:rsid w:val="00D67F1E"/>
    <w:rsid w:val="00D73A32"/>
    <w:rsid w:val="00D81CD3"/>
    <w:rsid w:val="00D81FE2"/>
    <w:rsid w:val="00D86F93"/>
    <w:rsid w:val="00D903A2"/>
    <w:rsid w:val="00D91AE9"/>
    <w:rsid w:val="00D93A1F"/>
    <w:rsid w:val="00D93CD4"/>
    <w:rsid w:val="00D93DF6"/>
    <w:rsid w:val="00D95D4D"/>
    <w:rsid w:val="00DA0DC3"/>
    <w:rsid w:val="00DA360E"/>
    <w:rsid w:val="00DA50AA"/>
    <w:rsid w:val="00DB1456"/>
    <w:rsid w:val="00DB5C88"/>
    <w:rsid w:val="00DC2C23"/>
    <w:rsid w:val="00DC4A7D"/>
    <w:rsid w:val="00DC79A9"/>
    <w:rsid w:val="00DC7DA6"/>
    <w:rsid w:val="00DD4454"/>
    <w:rsid w:val="00DD61D4"/>
    <w:rsid w:val="00DD6DF0"/>
    <w:rsid w:val="00DD74AC"/>
    <w:rsid w:val="00DE418B"/>
    <w:rsid w:val="00DE765F"/>
    <w:rsid w:val="00DF5365"/>
    <w:rsid w:val="00DF5889"/>
    <w:rsid w:val="00DF6768"/>
    <w:rsid w:val="00DF6F00"/>
    <w:rsid w:val="00E038DE"/>
    <w:rsid w:val="00E0443A"/>
    <w:rsid w:val="00E048FF"/>
    <w:rsid w:val="00E101F8"/>
    <w:rsid w:val="00E10A00"/>
    <w:rsid w:val="00E13BD6"/>
    <w:rsid w:val="00E13EB8"/>
    <w:rsid w:val="00E14391"/>
    <w:rsid w:val="00E21E5A"/>
    <w:rsid w:val="00E23F3F"/>
    <w:rsid w:val="00E255F9"/>
    <w:rsid w:val="00E34E6A"/>
    <w:rsid w:val="00E36257"/>
    <w:rsid w:val="00E41EDA"/>
    <w:rsid w:val="00E4724E"/>
    <w:rsid w:val="00E5089B"/>
    <w:rsid w:val="00E55397"/>
    <w:rsid w:val="00E5739A"/>
    <w:rsid w:val="00E57926"/>
    <w:rsid w:val="00E61456"/>
    <w:rsid w:val="00E666D5"/>
    <w:rsid w:val="00E71882"/>
    <w:rsid w:val="00E73A95"/>
    <w:rsid w:val="00E84579"/>
    <w:rsid w:val="00E847DF"/>
    <w:rsid w:val="00E91314"/>
    <w:rsid w:val="00E93AA0"/>
    <w:rsid w:val="00E942A5"/>
    <w:rsid w:val="00EA01D9"/>
    <w:rsid w:val="00EA2D1F"/>
    <w:rsid w:val="00EA39E3"/>
    <w:rsid w:val="00EA43C0"/>
    <w:rsid w:val="00EA50BA"/>
    <w:rsid w:val="00EB4333"/>
    <w:rsid w:val="00EB58F5"/>
    <w:rsid w:val="00EB609C"/>
    <w:rsid w:val="00EC6B9F"/>
    <w:rsid w:val="00EC7CF0"/>
    <w:rsid w:val="00ED0D1A"/>
    <w:rsid w:val="00EE056C"/>
    <w:rsid w:val="00EE2568"/>
    <w:rsid w:val="00EE2BF8"/>
    <w:rsid w:val="00EE2D41"/>
    <w:rsid w:val="00EE44CE"/>
    <w:rsid w:val="00EE46EA"/>
    <w:rsid w:val="00EE4944"/>
    <w:rsid w:val="00EE4971"/>
    <w:rsid w:val="00EE54EB"/>
    <w:rsid w:val="00EE5F0D"/>
    <w:rsid w:val="00EF093E"/>
    <w:rsid w:val="00EF1F0A"/>
    <w:rsid w:val="00EF30E4"/>
    <w:rsid w:val="00EF3B75"/>
    <w:rsid w:val="00EF4544"/>
    <w:rsid w:val="00EF6832"/>
    <w:rsid w:val="00EF68D3"/>
    <w:rsid w:val="00EF712E"/>
    <w:rsid w:val="00EF7C7A"/>
    <w:rsid w:val="00F01A55"/>
    <w:rsid w:val="00F039FB"/>
    <w:rsid w:val="00F078C6"/>
    <w:rsid w:val="00F107B2"/>
    <w:rsid w:val="00F13925"/>
    <w:rsid w:val="00F14DD3"/>
    <w:rsid w:val="00F14F28"/>
    <w:rsid w:val="00F15AB7"/>
    <w:rsid w:val="00F165E3"/>
    <w:rsid w:val="00F17B5F"/>
    <w:rsid w:val="00F2317D"/>
    <w:rsid w:val="00F32F3A"/>
    <w:rsid w:val="00F340B1"/>
    <w:rsid w:val="00F34DAF"/>
    <w:rsid w:val="00F37835"/>
    <w:rsid w:val="00F45E73"/>
    <w:rsid w:val="00F50D5B"/>
    <w:rsid w:val="00F51917"/>
    <w:rsid w:val="00F52534"/>
    <w:rsid w:val="00F54601"/>
    <w:rsid w:val="00F54B47"/>
    <w:rsid w:val="00F5717A"/>
    <w:rsid w:val="00F57F7F"/>
    <w:rsid w:val="00F64920"/>
    <w:rsid w:val="00F67381"/>
    <w:rsid w:val="00F677C3"/>
    <w:rsid w:val="00F7644E"/>
    <w:rsid w:val="00F80800"/>
    <w:rsid w:val="00F81870"/>
    <w:rsid w:val="00F82B78"/>
    <w:rsid w:val="00F83841"/>
    <w:rsid w:val="00F85F37"/>
    <w:rsid w:val="00F85FB2"/>
    <w:rsid w:val="00F86AF1"/>
    <w:rsid w:val="00F87104"/>
    <w:rsid w:val="00F9118D"/>
    <w:rsid w:val="00F92D33"/>
    <w:rsid w:val="00F97406"/>
    <w:rsid w:val="00F9771C"/>
    <w:rsid w:val="00F97EFF"/>
    <w:rsid w:val="00FB7503"/>
    <w:rsid w:val="00FC2C37"/>
    <w:rsid w:val="00FC3A76"/>
    <w:rsid w:val="00FD12DA"/>
    <w:rsid w:val="00FD191D"/>
    <w:rsid w:val="00FD40C1"/>
    <w:rsid w:val="00FD4D8F"/>
    <w:rsid w:val="00FE432C"/>
    <w:rsid w:val="00FE7AF0"/>
    <w:rsid w:val="00FF34CF"/>
    <w:rsid w:val="00FF3759"/>
    <w:rsid w:val="00FF5ACC"/>
    <w:rsid w:val="00FF60EE"/>
    <w:rsid w:val="11E92DFB"/>
    <w:rsid w:val="13BAD5FA"/>
    <w:rsid w:val="1C563E3A"/>
    <w:rsid w:val="28DF8B9B"/>
    <w:rsid w:val="2C76D8C5"/>
    <w:rsid w:val="31DE50EA"/>
    <w:rsid w:val="34CA0A51"/>
    <w:rsid w:val="4998C002"/>
    <w:rsid w:val="4B438185"/>
    <w:rsid w:val="4F4A1D7D"/>
    <w:rsid w:val="6AA45F6A"/>
    <w:rsid w:val="77060C49"/>
    <w:rsid w:val="77A3CDA3"/>
    <w:rsid w:val="7C089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B60EB"/>
  <w15:docId w15:val="{FCCE1020-C1CD-478B-A12F-9CC2B28A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54EB"/>
    <w:pPr>
      <w:spacing w:after="120"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86604F"/>
    <w:pPr>
      <w:widowControl w:val="0"/>
      <w:numPr>
        <w:numId w:val="1"/>
      </w:numPr>
      <w:spacing w:before="480"/>
      <w:ind w:left="431" w:hanging="431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Überschrift 2Angebot,2,u2"/>
    <w:basedOn w:val="Standard"/>
    <w:next w:val="Standard"/>
    <w:link w:val="berschrift2Zchn"/>
    <w:unhideWhenUsed/>
    <w:qFormat/>
    <w:rsid w:val="0086604F"/>
    <w:pPr>
      <w:widowControl w:val="0"/>
      <w:numPr>
        <w:ilvl w:val="1"/>
        <w:numId w:val="1"/>
      </w:numPr>
      <w:spacing w:before="32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Überschrift 3Angebot,3"/>
    <w:basedOn w:val="Standard"/>
    <w:next w:val="Standard"/>
    <w:link w:val="berschrift3Zchn"/>
    <w:unhideWhenUsed/>
    <w:qFormat/>
    <w:rsid w:val="0086604F"/>
    <w:pPr>
      <w:widowControl w:val="0"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aliases w:val="4"/>
    <w:basedOn w:val="Standard"/>
    <w:next w:val="Standard"/>
    <w:link w:val="berschrift4Zchn"/>
    <w:unhideWhenUsed/>
    <w:qFormat/>
    <w:rsid w:val="0088674D"/>
    <w:pPr>
      <w:widowControl w:val="0"/>
      <w:numPr>
        <w:ilvl w:val="3"/>
        <w:numId w:val="1"/>
      </w:numPr>
      <w:spacing w:before="200"/>
      <w:ind w:left="862" w:hanging="862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aliases w:val="5"/>
    <w:basedOn w:val="Standard"/>
    <w:next w:val="Standard"/>
    <w:link w:val="berschrift5Zchn"/>
    <w:unhideWhenUsed/>
    <w:qFormat/>
    <w:rsid w:val="00C97476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</w:rPr>
  </w:style>
  <w:style w:type="paragraph" w:styleId="berschrift6">
    <w:name w:val="heading 6"/>
    <w:aliases w:val="6"/>
    <w:basedOn w:val="Standard"/>
    <w:next w:val="Standard"/>
    <w:link w:val="berschrift6Zchn"/>
    <w:unhideWhenUsed/>
    <w:qFormat/>
    <w:rsid w:val="00C9747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aliases w:val="7"/>
    <w:basedOn w:val="Standard"/>
    <w:next w:val="Standard"/>
    <w:link w:val="berschrift7Zchn"/>
    <w:unhideWhenUsed/>
    <w:qFormat/>
    <w:rsid w:val="00C9747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aliases w:val="8"/>
    <w:basedOn w:val="Standard"/>
    <w:next w:val="Standard"/>
    <w:link w:val="berschrift8Zchn"/>
    <w:unhideWhenUsed/>
    <w:qFormat/>
    <w:rsid w:val="00C9747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aliases w:val="9"/>
    <w:basedOn w:val="Standard"/>
    <w:next w:val="Standard"/>
    <w:link w:val="berschrift9Zchn"/>
    <w:unhideWhenUsed/>
    <w:qFormat/>
    <w:rsid w:val="00C9747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4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4F39"/>
  </w:style>
  <w:style w:type="paragraph" w:styleId="Fuzeile">
    <w:name w:val="footer"/>
    <w:basedOn w:val="Standard"/>
    <w:link w:val="FuzeileZchn"/>
    <w:uiPriority w:val="99"/>
    <w:unhideWhenUsed/>
    <w:rsid w:val="00B34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4F39"/>
  </w:style>
  <w:style w:type="table" w:styleId="Tabellenraster">
    <w:name w:val="Table Grid"/>
    <w:basedOn w:val="NormaleTabelle"/>
    <w:rsid w:val="00B34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4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4F39"/>
    <w:rPr>
      <w:rFonts w:ascii="Tahoma" w:hAnsi="Tahoma" w:cs="Tahoma"/>
      <w:sz w:val="16"/>
      <w:szCs w:val="16"/>
    </w:rPr>
  </w:style>
  <w:style w:type="paragraph" w:customStyle="1" w:styleId="KopfzeileDocu-No">
    <w:name w:val="Kopfzeile_Docu-No."/>
    <w:basedOn w:val="Kopfzeile"/>
    <w:qFormat/>
    <w:rsid w:val="00B34F39"/>
    <w:pPr>
      <w:spacing w:before="120"/>
    </w:pPr>
    <w:rPr>
      <w:rFonts w:eastAsia="Times New Roman" w:cs="Arial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6604F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aliases w:val="Überschrift 2Angebot Zchn,2 Zchn,u2 Zchn"/>
    <w:basedOn w:val="Absatz-Standardschriftart"/>
    <w:link w:val="berschrift2"/>
    <w:uiPriority w:val="9"/>
    <w:rsid w:val="0086604F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Überschrift 3Angebot Zchn,3 Zchn"/>
    <w:basedOn w:val="Absatz-Standardschriftart"/>
    <w:link w:val="berschrift3"/>
    <w:uiPriority w:val="9"/>
    <w:rsid w:val="0086604F"/>
    <w:rPr>
      <w:rFonts w:ascii="Arial" w:eastAsiaTheme="majorEastAsia" w:hAnsi="Arial" w:cstheme="majorBidi"/>
      <w:b/>
      <w:bCs/>
    </w:rPr>
  </w:style>
  <w:style w:type="character" w:customStyle="1" w:styleId="berschrift4Zchn">
    <w:name w:val="Überschrift 4 Zchn"/>
    <w:aliases w:val="4 Zchn"/>
    <w:basedOn w:val="Absatz-Standardschriftart"/>
    <w:link w:val="berschrift4"/>
    <w:uiPriority w:val="9"/>
    <w:rsid w:val="0088674D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aliases w:val="5 Zchn"/>
    <w:basedOn w:val="Absatz-Standardschriftart"/>
    <w:link w:val="berschrift5"/>
    <w:uiPriority w:val="9"/>
    <w:rsid w:val="00C97476"/>
    <w:rPr>
      <w:rFonts w:ascii="Arial" w:eastAsiaTheme="majorEastAsia" w:hAnsi="Arial" w:cstheme="majorBidi"/>
    </w:rPr>
  </w:style>
  <w:style w:type="character" w:customStyle="1" w:styleId="berschrift6Zchn">
    <w:name w:val="Überschrift 6 Zchn"/>
    <w:aliases w:val="6 Zchn"/>
    <w:basedOn w:val="Absatz-Standardschriftart"/>
    <w:link w:val="berschrift6"/>
    <w:uiPriority w:val="9"/>
    <w:semiHidden/>
    <w:rsid w:val="00C974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aliases w:val="7 Zchn"/>
    <w:basedOn w:val="Absatz-Standardschriftart"/>
    <w:link w:val="berschrift7"/>
    <w:uiPriority w:val="9"/>
    <w:semiHidden/>
    <w:rsid w:val="00C974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aliases w:val="8 Zchn"/>
    <w:basedOn w:val="Absatz-Standardschriftart"/>
    <w:link w:val="berschrift8"/>
    <w:uiPriority w:val="9"/>
    <w:semiHidden/>
    <w:rsid w:val="00C974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aliases w:val="9 Zchn"/>
    <w:basedOn w:val="Absatz-Standardschriftart"/>
    <w:link w:val="berschrift9"/>
    <w:uiPriority w:val="9"/>
    <w:semiHidden/>
    <w:rsid w:val="00C974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173131"/>
    <w:pPr>
      <w:tabs>
        <w:tab w:val="left" w:pos="624"/>
        <w:tab w:val="right" w:leader="dot" w:pos="9062"/>
      </w:tabs>
      <w:spacing w:before="240"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F107B2"/>
    <w:pPr>
      <w:tabs>
        <w:tab w:val="left" w:pos="1077"/>
        <w:tab w:val="right" w:leader="dot" w:pos="9062"/>
      </w:tabs>
      <w:spacing w:after="100"/>
      <w:ind w:left="170"/>
    </w:pPr>
  </w:style>
  <w:style w:type="paragraph" w:styleId="Verzeichnis3">
    <w:name w:val="toc 3"/>
    <w:basedOn w:val="Standard"/>
    <w:next w:val="Standard"/>
    <w:autoRedefine/>
    <w:uiPriority w:val="39"/>
    <w:unhideWhenUsed/>
    <w:rsid w:val="002F5B96"/>
    <w:pPr>
      <w:tabs>
        <w:tab w:val="left" w:pos="1361"/>
        <w:tab w:val="right" w:leader="dot" w:pos="9062"/>
      </w:tabs>
      <w:spacing w:after="100"/>
      <w:ind w:left="340"/>
    </w:pPr>
  </w:style>
  <w:style w:type="paragraph" w:styleId="Verzeichnis4">
    <w:name w:val="toc 4"/>
    <w:basedOn w:val="Standard"/>
    <w:next w:val="Standard"/>
    <w:autoRedefine/>
    <w:uiPriority w:val="39"/>
    <w:unhideWhenUsed/>
    <w:rsid w:val="00926505"/>
    <w:pPr>
      <w:tabs>
        <w:tab w:val="left" w:pos="1531"/>
        <w:tab w:val="right" w:leader="dot" w:pos="9062"/>
      </w:tabs>
      <w:spacing w:after="100"/>
      <w:ind w:left="510"/>
    </w:pPr>
  </w:style>
  <w:style w:type="paragraph" w:styleId="Verzeichnis5">
    <w:name w:val="toc 5"/>
    <w:basedOn w:val="Standard"/>
    <w:next w:val="Standard"/>
    <w:autoRedefine/>
    <w:uiPriority w:val="39"/>
    <w:unhideWhenUsed/>
    <w:rsid w:val="00926505"/>
    <w:pPr>
      <w:tabs>
        <w:tab w:val="left" w:pos="1701"/>
        <w:tab w:val="right" w:leader="dot" w:pos="9062"/>
      </w:tabs>
      <w:spacing w:after="100"/>
      <w:ind w:left="680"/>
    </w:pPr>
  </w:style>
  <w:style w:type="character" w:styleId="Hyperlink">
    <w:name w:val="Hyperlink"/>
    <w:basedOn w:val="Absatz-Standardschriftart"/>
    <w:uiPriority w:val="99"/>
    <w:unhideWhenUsed/>
    <w:rsid w:val="00C97476"/>
    <w:rPr>
      <w:color w:val="0000FF" w:themeColor="hyperlink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EE54EB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EF6832"/>
    <w:pPr>
      <w:spacing w:after="200" w:line="240" w:lineRule="auto"/>
    </w:pPr>
    <w:rPr>
      <w:b/>
      <w:bCs/>
      <w:sz w:val="18"/>
      <w:szCs w:val="18"/>
    </w:rPr>
  </w:style>
  <w:style w:type="paragraph" w:customStyle="1" w:styleId="Bullet1">
    <w:name w:val="Bullet 1"/>
    <w:basedOn w:val="Listenabsatz"/>
    <w:link w:val="Bullet1Zchn"/>
    <w:qFormat/>
    <w:rsid w:val="00887003"/>
    <w:pPr>
      <w:numPr>
        <w:numId w:val="2"/>
      </w:numPr>
    </w:pPr>
    <w:rPr>
      <w:lang w:val="en-US"/>
    </w:rPr>
  </w:style>
  <w:style w:type="paragraph" w:customStyle="1" w:styleId="Bullet2">
    <w:name w:val="Bullet 2"/>
    <w:basedOn w:val="Listenabsatz"/>
    <w:link w:val="Bullet2Zchn"/>
    <w:qFormat/>
    <w:rsid w:val="00887003"/>
    <w:pPr>
      <w:numPr>
        <w:ilvl w:val="1"/>
        <w:numId w:val="2"/>
      </w:numPr>
    </w:pPr>
    <w:rPr>
      <w:lang w:val="en-US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87003"/>
    <w:rPr>
      <w:rFonts w:ascii="Arial" w:hAnsi="Arial"/>
    </w:rPr>
  </w:style>
  <w:style w:type="character" w:customStyle="1" w:styleId="Bullet1Zchn">
    <w:name w:val="Bullet 1 Zchn"/>
    <w:basedOn w:val="ListenabsatzZchn"/>
    <w:link w:val="Bullet1"/>
    <w:rsid w:val="00887003"/>
    <w:rPr>
      <w:rFonts w:ascii="Arial" w:hAnsi="Arial"/>
      <w:lang w:val="en-US"/>
    </w:rPr>
  </w:style>
  <w:style w:type="paragraph" w:customStyle="1" w:styleId="Bullet3">
    <w:name w:val="Bullet 3"/>
    <w:basedOn w:val="Listenabsatz"/>
    <w:link w:val="Bullet3Zchn"/>
    <w:qFormat/>
    <w:rsid w:val="00887003"/>
    <w:pPr>
      <w:numPr>
        <w:ilvl w:val="2"/>
        <w:numId w:val="2"/>
      </w:numPr>
    </w:pPr>
    <w:rPr>
      <w:lang w:val="en-US"/>
    </w:rPr>
  </w:style>
  <w:style w:type="character" w:customStyle="1" w:styleId="Bullet2Zchn">
    <w:name w:val="Bullet 2 Zchn"/>
    <w:basedOn w:val="ListenabsatzZchn"/>
    <w:link w:val="Bullet2"/>
    <w:rsid w:val="00887003"/>
    <w:rPr>
      <w:rFonts w:ascii="Arial" w:hAnsi="Arial"/>
      <w:lang w:val="en-US"/>
    </w:rPr>
  </w:style>
  <w:style w:type="character" w:customStyle="1" w:styleId="Bullet3Zchn">
    <w:name w:val="Bullet 3 Zchn"/>
    <w:basedOn w:val="ListenabsatzZchn"/>
    <w:link w:val="Bullet3"/>
    <w:rsid w:val="00887003"/>
    <w:rPr>
      <w:rFonts w:ascii="Arial" w:hAnsi="Arial"/>
      <w:lang w:val="en-US"/>
    </w:rPr>
  </w:style>
  <w:style w:type="paragraph" w:customStyle="1" w:styleId="StandardFett">
    <w:name w:val="Standard_Fett"/>
    <w:basedOn w:val="Standard"/>
    <w:qFormat/>
    <w:rsid w:val="007F4508"/>
    <w:pPr>
      <w:spacing w:before="60" w:after="60" w:line="240" w:lineRule="auto"/>
      <w:jc w:val="left"/>
    </w:pPr>
    <w:rPr>
      <w:rFonts w:eastAsia="Times New Roman" w:cs="Arial"/>
      <w:b/>
      <w:sz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7F4508"/>
  </w:style>
  <w:style w:type="character" w:styleId="Kommentarzeichen">
    <w:name w:val="annotation reference"/>
    <w:basedOn w:val="Absatz-Standardschriftart"/>
    <w:uiPriority w:val="99"/>
    <w:unhideWhenUsed/>
    <w:rsid w:val="008461D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A492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A492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492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4925"/>
    <w:rPr>
      <w:rFonts w:ascii="Arial" w:hAnsi="Arial"/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41E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03A0E"/>
    <w:rPr>
      <w:color w:val="800080" w:themeColor="followedHyperlink"/>
      <w:u w:val="single"/>
    </w:rPr>
  </w:style>
  <w:style w:type="paragraph" w:customStyle="1" w:styleId="Aufzhlung">
    <w:name w:val="Aufzählung"/>
    <w:basedOn w:val="Standard"/>
    <w:qFormat/>
    <w:rsid w:val="00D67F1E"/>
    <w:pPr>
      <w:spacing w:after="0" w:line="240" w:lineRule="auto"/>
      <w:ind w:left="850" w:hanging="283"/>
      <w:jc w:val="left"/>
    </w:pPr>
    <w:rPr>
      <w:rFonts w:eastAsia="Times New Roman" w:cs="Times New Roman"/>
      <w:szCs w:val="20"/>
    </w:rPr>
  </w:style>
  <w:style w:type="table" w:customStyle="1" w:styleId="Tabellenraster11">
    <w:name w:val="Tabellenraster11"/>
    <w:basedOn w:val="NormaleTabelle"/>
    <w:next w:val="Tabellenraster"/>
    <w:uiPriority w:val="59"/>
    <w:rsid w:val="008E4B80"/>
    <w:pPr>
      <w:spacing w:after="0" w:line="240" w:lineRule="auto"/>
    </w:pPr>
    <w:rPr>
      <w:rFonts w:asciiTheme="majorHAnsi" w:eastAsia="Times New Roman" w:hAnsiTheme="majorHAnsi" w:cstheme="majorBidi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292ABC"/>
    <w:pPr>
      <w:spacing w:after="0" w:line="240" w:lineRule="auto"/>
    </w:pPr>
    <w:rPr>
      <w:rFonts w:ascii="Arial" w:hAnsi="Arial"/>
    </w:rPr>
  </w:style>
  <w:style w:type="paragraph" w:customStyle="1" w:styleId="Blickfang2">
    <w:name w:val="Blickfang 2"/>
    <w:basedOn w:val="Blickfang"/>
    <w:qFormat/>
    <w:rsid w:val="00391526"/>
    <w:pPr>
      <w:numPr>
        <w:ilvl w:val="1"/>
      </w:numPr>
    </w:pPr>
  </w:style>
  <w:style w:type="paragraph" w:customStyle="1" w:styleId="Blickfang">
    <w:name w:val="Blickfang"/>
    <w:basedOn w:val="Standard"/>
    <w:qFormat/>
    <w:rsid w:val="00391526"/>
    <w:pPr>
      <w:numPr>
        <w:numId w:val="22"/>
      </w:numPr>
      <w:spacing w:before="120" w:line="240" w:lineRule="atLeast"/>
      <w:jc w:val="left"/>
    </w:pPr>
    <w:rPr>
      <w:rFonts w:eastAsia="Times New Roman" w:cs="Arial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C4EC6"/>
    <w:pPr>
      <w:keepNext/>
      <w:keepLines/>
      <w:widowControl/>
      <w:numPr>
        <w:numId w:val="0"/>
      </w:numPr>
      <w:spacing w:before="240" w:after="0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4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elp\Documents\Benutzerdefinierte%20Office-Vorlagen\Vorlage_Word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a90b8b-416f-49e5-9cd5-9affa8870ad3">
      <Terms xmlns="http://schemas.microsoft.com/office/infopath/2007/PartnerControls"/>
    </lcf76f155ced4ddcb4097134ff3c332f>
    <TaxCatchAll xmlns="3107b891-0506-4f9d-927a-bccf26775ae1">
      <Value>1</Value>
      <Value>8</Value>
      <Value>21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8E0EA1AB52E74E83C267F750920A9E" ma:contentTypeVersion="13" ma:contentTypeDescription="Ein neues Dokument erstellen." ma:contentTypeScope="" ma:versionID="296a235c58fd77112aae0ecfc4385178">
  <xsd:schema xmlns:xsd="http://www.w3.org/2001/XMLSchema" xmlns:xs="http://www.w3.org/2001/XMLSchema" xmlns:p="http://schemas.microsoft.com/office/2006/metadata/properties" xmlns:ns2="6da90b8b-416f-49e5-9cd5-9affa8870ad3" xmlns:ns3="3107b891-0506-4f9d-927a-bccf26775ae1" targetNamespace="http://schemas.microsoft.com/office/2006/metadata/properties" ma:root="true" ma:fieldsID="681013509d116e757ce97a5051279771" ns2:_="" ns3:_="">
    <xsd:import namespace="6da90b8b-416f-49e5-9cd5-9affa8870ad3"/>
    <xsd:import namespace="3107b891-0506-4f9d-927a-bccf26775a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90b8b-416f-49e5-9cd5-9affa8870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f6d833d-bd35-4e67-a15d-7bd29c8909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7b891-0506-4f9d-927a-bccf26775ae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4adefb-4433-4591-88e8-fec9b3600f6d}" ma:internalName="TaxCatchAll" ma:showField="CatchAllData" ma:web="3107b891-0506-4f9d-927a-bccf26775a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93B291-FEE5-4BB1-B6B1-4CCBD9E3C3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20D5B9-2F9E-4937-8555-F3F5D1423BDC}">
  <ds:schemaRefs>
    <ds:schemaRef ds:uri="3d7624c5-4d35-4804-8ac0-34ba81e05ae6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4e317b96-fe5f-4a1c-8247-7c060a94de2a"/>
    <ds:schemaRef ds:uri="c03eb116-1e39-4069-8e52-87ad63364de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8BD8BDA-9E10-47F8-BF86-54829E485920}"/>
</file>

<file path=customXml/itemProps4.xml><?xml version="1.0" encoding="utf-8"?>
<ds:datastoreItem xmlns:ds="http://schemas.openxmlformats.org/officeDocument/2006/customXml" ds:itemID="{830C19ED-69F2-4348-ACC4-2B1EB55E0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Vorlage_Word</Template>
  <TotalTime>0</TotalTime>
  <Pages>10</Pages>
  <Words>676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Bilfinger SE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tobias.barth@envi-con.de</dc:creator>
  <cp:keywords/>
  <dc:description/>
  <cp:lastModifiedBy>Welter, Johannes</cp:lastModifiedBy>
  <cp:revision>8</cp:revision>
  <cp:lastPrinted>2024-05-16T09:48:00Z</cp:lastPrinted>
  <dcterms:created xsi:type="dcterms:W3CDTF">2025-03-10T08:23:00Z</dcterms:created>
  <dcterms:modified xsi:type="dcterms:W3CDTF">2025-11-27T15:33:00Z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0x0101004B8E0EA1AB52E74E83C267F750920A9E</vt:lpwstr>
  </property>
  <property fmtid="{D5CDD505-2E9C-101B-9397-08002B2CF9AE}" pid="3" name="MediaServiceImageTags">
    <vt:lpwstr/>
  </property>
  <property fmtid="{D5CDD505-2E9C-101B-9397-08002B2CF9AE}" pid="4" name="Beschaffung">
    <vt:lpwstr/>
  </property>
  <property fmtid="{D5CDD505-2E9C-101B-9397-08002B2CF9AE}" pid="5" name="Thema">
    <vt:lpwstr>21;#Bauabwicklung|568c8886-3124-4353-a1c8-f557fa5d93b8;#8;#Allgemein|0b432719-ebba-4312-986c-20b56192fddd;#1;#Vorlage|f4c0381b-d97e-45f2-80bd-f4fc0bcbb02a</vt:lpwstr>
  </property>
</Properties>
</file>